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AE259" w14:textId="5CC167A1" w:rsidR="001B5B44" w:rsidRPr="00C55B1A" w:rsidRDefault="00864A0E" w:rsidP="00C55B1A">
      <w:pPr>
        <w:pStyle w:val="Titelaa"/>
      </w:pPr>
      <w:r>
        <w:t xml:space="preserve">05 </w:t>
      </w:r>
      <w:r>
        <w:tab/>
      </w:r>
      <w:r w:rsidR="0073477F" w:rsidRPr="00C55B1A">
        <w:t>Angebotsunterlagen für Planerleistungen</w:t>
      </w:r>
      <w:r w:rsidR="00962E55">
        <w:t xml:space="preserve"> </w:t>
      </w:r>
      <w:r w:rsidR="00A75815">
        <w:t xml:space="preserve"> </w:t>
      </w:r>
    </w:p>
    <w:p w14:paraId="1DDA4BF9" w14:textId="77777777" w:rsidR="001B5B44" w:rsidRDefault="0073477F">
      <w:pPr>
        <w:pStyle w:val="KBOBRechts"/>
        <w:spacing w:after="360"/>
      </w:pPr>
      <w:r>
        <w:t>Version ASTRA / Januar 2020</w:t>
      </w:r>
    </w:p>
    <w:p w14:paraId="5AA1488D" w14:textId="77777777" w:rsidR="0092122A" w:rsidRDefault="0073477F">
      <w:pPr>
        <w:tabs>
          <w:tab w:val="left" w:pos="4320"/>
          <w:tab w:val="left" w:pos="10080"/>
        </w:tabs>
        <w:spacing w:after="0"/>
        <w:ind w:left="4320" w:hanging="4320"/>
        <w:jc w:val="left"/>
      </w:pPr>
      <w:r>
        <w:rPr>
          <w:b/>
        </w:rPr>
        <w:t>Projektbezeichnung:</w:t>
      </w:r>
      <w:r>
        <w:tab/>
        <w:t>N02 Wiedereröffnung Anschluss Emmen-Nord</w:t>
      </w:r>
    </w:p>
    <w:p w14:paraId="786932CB" w14:textId="7290F4EA" w:rsidR="0092122A" w:rsidRDefault="0073477F">
      <w:pPr>
        <w:tabs>
          <w:tab w:val="left" w:pos="4320"/>
          <w:tab w:val="left" w:pos="10080"/>
        </w:tabs>
        <w:spacing w:before="0" w:after="0"/>
        <w:ind w:left="4320" w:hanging="4320"/>
        <w:jc w:val="left"/>
      </w:pPr>
      <w:r>
        <w:t>Projektkurzbezeichnung:</w:t>
      </w:r>
      <w:r>
        <w:tab/>
      </w:r>
      <w:bookmarkStart w:id="0" w:name="_Hlk33526420"/>
      <w:r w:rsidR="00ED48F9">
        <w:t>WE AS EMNO</w:t>
      </w:r>
      <w:bookmarkEnd w:id="0"/>
      <w:r w:rsidR="000B6EE9">
        <w:t xml:space="preserve"> </w:t>
      </w:r>
      <w:bookmarkStart w:id="1" w:name="_GoBack"/>
      <w:bookmarkEnd w:id="1"/>
    </w:p>
    <w:p w14:paraId="76CE9353" w14:textId="77777777" w:rsidR="0092122A" w:rsidRDefault="0073477F">
      <w:pPr>
        <w:tabs>
          <w:tab w:val="left" w:pos="4320"/>
          <w:tab w:val="left" w:pos="10080"/>
        </w:tabs>
        <w:spacing w:before="0" w:after="0"/>
        <w:ind w:left="4320" w:hanging="4320"/>
        <w:jc w:val="left"/>
      </w:pPr>
      <w:r>
        <w:t>Projektnummer:</w:t>
      </w:r>
      <w:r>
        <w:tab/>
        <w:t>170025</w:t>
      </w:r>
    </w:p>
    <w:p w14:paraId="6DF6C179" w14:textId="77777777" w:rsidR="0092122A" w:rsidRDefault="0073477F">
      <w:pPr>
        <w:tabs>
          <w:tab w:val="left" w:pos="4320"/>
          <w:tab w:val="left" w:pos="10080"/>
        </w:tabs>
        <w:spacing w:before="0" w:after="0"/>
        <w:ind w:left="4320" w:hanging="4320"/>
        <w:jc w:val="left"/>
      </w:pPr>
      <w:r>
        <w:t>Vertragsbezeichnung:</w:t>
      </w:r>
      <w:r>
        <w:tab/>
        <w:t>Los 1 - PV Bau</w:t>
      </w:r>
    </w:p>
    <w:p w14:paraId="2E693592" w14:textId="77777777" w:rsidR="0092122A" w:rsidRDefault="0073477F">
      <w:pPr>
        <w:tabs>
          <w:tab w:val="left" w:pos="4320"/>
          <w:tab w:val="left" w:pos="10080"/>
        </w:tabs>
        <w:spacing w:before="0" w:after="0"/>
        <w:ind w:left="4320" w:hanging="4320"/>
        <w:jc w:val="left"/>
      </w:pPr>
      <w:r>
        <w:t>Vergabeverfahren:</w:t>
      </w:r>
      <w:r>
        <w:tab/>
        <w:t>Offenes Verfahren</w:t>
      </w:r>
    </w:p>
    <w:p w14:paraId="1538EA33" w14:textId="77777777" w:rsidR="0092122A" w:rsidRDefault="0073477F">
      <w:pPr>
        <w:tabs>
          <w:tab w:val="left" w:pos="4320"/>
          <w:tab w:val="left" w:pos="10080"/>
        </w:tabs>
        <w:spacing w:before="0" w:after="0"/>
        <w:ind w:left="4320" w:hanging="4320"/>
        <w:jc w:val="left"/>
      </w:pPr>
      <w:r>
        <w:t>Klassifizierung in BöB/VöB:</w:t>
      </w:r>
      <w:r>
        <w:tab/>
        <w:t>Dienstleistungsauftrag</w:t>
      </w:r>
    </w:p>
    <w:p w14:paraId="437D56EE" w14:textId="77777777" w:rsidR="0092122A" w:rsidRDefault="0073477F">
      <w:pPr>
        <w:tabs>
          <w:tab w:val="left" w:pos="4320"/>
          <w:tab w:val="left" w:pos="10080"/>
        </w:tabs>
        <w:spacing w:before="240"/>
      </w:pPr>
      <w:r>
        <w:rPr>
          <w:b/>
        </w:rPr>
        <w:t>Auftraggeber</w:t>
      </w:r>
      <w:r>
        <w:tab/>
      </w:r>
      <w:r>
        <w:rPr>
          <w:b/>
        </w:rPr>
        <w:t>Schweizerischen Eidgenossenschaft</w:t>
      </w:r>
    </w:p>
    <w:p w14:paraId="3A7CCF57" w14:textId="77777777" w:rsidR="0092122A" w:rsidRDefault="0073477F">
      <w:pPr>
        <w:tabs>
          <w:tab w:val="left" w:pos="4320"/>
          <w:tab w:val="left" w:pos="10080"/>
        </w:tabs>
        <w:spacing w:before="0" w:after="0"/>
        <w:jc w:val="left"/>
      </w:pPr>
      <w:r>
        <w:t>vertreten durch</w:t>
      </w:r>
      <w:r>
        <w:tab/>
      </w:r>
      <w:r>
        <w:rPr>
          <w:b/>
        </w:rPr>
        <w:t>Bundesamt für Strassen ASTRA</w:t>
      </w:r>
    </w:p>
    <w:p w14:paraId="612AFF24" w14:textId="77777777" w:rsidR="0092122A" w:rsidRDefault="0073477F">
      <w:pPr>
        <w:tabs>
          <w:tab w:val="left" w:pos="4320"/>
          <w:tab w:val="left" w:pos="10080"/>
        </w:tabs>
        <w:spacing w:before="0" w:after="0"/>
        <w:ind w:left="4320" w:hanging="4320"/>
        <w:jc w:val="left"/>
      </w:pPr>
      <w:r>
        <w:tab/>
        <w:t>Abteilung Strasseninfrastruktur Ost</w:t>
      </w:r>
      <w:r>
        <w:br/>
        <w:t>Filiale Zofingen</w:t>
      </w:r>
      <w:r>
        <w:br/>
        <w:t>Brühlstrasse 3, 4800 Zofingen</w:t>
      </w:r>
    </w:p>
    <w:p w14:paraId="498AED4E" w14:textId="77777777" w:rsidR="0092122A" w:rsidRDefault="0073477F">
      <w:pPr>
        <w:spacing w:before="240" w:after="120"/>
      </w:pPr>
      <w:r>
        <w:rPr>
          <w:b/>
        </w:rPr>
        <w:t>Name und Adresse des Anbieters / der Anbieterin</w:t>
      </w:r>
    </w:p>
    <w:p w14:paraId="71BEB262" w14:textId="77777777" w:rsidR="0092122A" w:rsidRDefault="0073477F">
      <w:pPr>
        <w:tabs>
          <w:tab w:val="left" w:pos="2160"/>
          <w:tab w:val="left" w:pos="7920"/>
        </w:tabs>
        <w:rPr>
          <w:b/>
        </w:rPr>
      </w:pPr>
      <w:r>
        <w:t>Name</w:t>
      </w:r>
      <w:r>
        <w:tab/>
      </w:r>
    </w:p>
    <w:p w14:paraId="3BCE4CC4" w14:textId="77777777" w:rsidR="0092122A" w:rsidRDefault="0073477F">
      <w:pPr>
        <w:tabs>
          <w:tab w:val="left" w:pos="2160"/>
          <w:tab w:val="left" w:pos="5760"/>
          <w:tab w:val="left" w:pos="7200"/>
          <w:tab w:val="left" w:pos="8640"/>
        </w:tabs>
      </w:pPr>
      <w:r>
        <w:t>Adresse</w:t>
      </w:r>
      <w:r>
        <w:tab/>
      </w:r>
      <w:r>
        <w:tab/>
        <w:t>MWST-/UID-Nr.</w:t>
      </w:r>
      <w:r>
        <w:tab/>
      </w:r>
    </w:p>
    <w:p w14:paraId="7463DC15" w14:textId="77777777" w:rsidR="0092122A" w:rsidRDefault="0073477F">
      <w:pPr>
        <w:tabs>
          <w:tab w:val="left" w:pos="2160"/>
          <w:tab w:val="left" w:pos="5760"/>
          <w:tab w:val="left" w:pos="7200"/>
          <w:tab w:val="left" w:pos="8640"/>
        </w:tabs>
      </w:pPr>
      <w:r>
        <w:t>PLZ/Ort</w:t>
      </w:r>
      <w:r>
        <w:tab/>
      </w:r>
      <w:r>
        <w:tab/>
        <w:t>Telefon</w:t>
      </w:r>
      <w:r>
        <w:tab/>
      </w:r>
    </w:p>
    <w:p w14:paraId="35FF0C83" w14:textId="77777777" w:rsidR="0092122A" w:rsidRDefault="0073477F">
      <w:pPr>
        <w:tabs>
          <w:tab w:val="left" w:pos="2160"/>
          <w:tab w:val="left" w:pos="5760"/>
          <w:tab w:val="left" w:pos="7200"/>
          <w:tab w:val="left" w:pos="8640"/>
        </w:tabs>
      </w:pPr>
      <w:r>
        <w:t>Kontaktperson</w:t>
      </w:r>
      <w:r>
        <w:tab/>
      </w:r>
      <w:r>
        <w:tab/>
        <w:t>Fax</w:t>
      </w:r>
      <w:r>
        <w:tab/>
      </w:r>
    </w:p>
    <w:p w14:paraId="148FD33C" w14:textId="77777777" w:rsidR="0092122A" w:rsidRDefault="0073477F">
      <w:pPr>
        <w:tabs>
          <w:tab w:val="left" w:pos="2160"/>
          <w:tab w:val="left" w:pos="5760"/>
          <w:tab w:val="left" w:pos="7200"/>
          <w:tab w:val="left" w:pos="8640"/>
        </w:tabs>
      </w:pPr>
      <w:r>
        <w:t>E-Mail</w:t>
      </w:r>
      <w:r>
        <w:tab/>
      </w:r>
      <w:r>
        <w:tab/>
        <w:t>Land</w:t>
      </w:r>
      <w:r>
        <w:tab/>
        <w:t>CH</w:t>
      </w:r>
    </w:p>
    <w:p w14:paraId="6CA76FDF" w14:textId="77777777" w:rsidR="0092122A" w:rsidRDefault="0073477F">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6E7BBE5D" w14:textId="77777777" w:rsidR="0092122A" w:rsidRDefault="0073477F">
      <w:pPr>
        <w:tabs>
          <w:tab w:val="left" w:pos="1440"/>
          <w:tab w:val="left" w:pos="2160"/>
          <w:tab w:val="left" w:pos="3600"/>
          <w:tab w:val="left" w:pos="4320"/>
        </w:tabs>
      </w:pPr>
      <w:r>
        <w:t>Grundangebot</w:t>
      </w:r>
      <w:r>
        <w:tab/>
      </w:r>
      <w:r>
        <w:rPr>
          <w:sz w:val="40"/>
        </w:rPr>
        <w:t>□</w:t>
      </w:r>
      <w:r>
        <w:tab/>
        <w:t>Variante</w:t>
      </w:r>
      <w:r>
        <w:tab/>
      </w:r>
      <w:r>
        <w:rPr>
          <w:sz w:val="40"/>
        </w:rPr>
        <w:t>□</w:t>
      </w:r>
    </w:p>
    <w:p w14:paraId="1C42D579" w14:textId="77777777" w:rsidR="0092122A" w:rsidRDefault="0073477F">
      <w:pPr>
        <w:tabs>
          <w:tab w:val="left" w:pos="3168"/>
          <w:tab w:val="left" w:pos="6768"/>
          <w:tab w:val="left" w:pos="16848"/>
        </w:tabs>
      </w:pPr>
      <w:r>
        <w:rPr>
          <w:b/>
        </w:rPr>
        <w:t>Angebotssumme</w:t>
      </w:r>
      <w:r>
        <w:tab/>
      </w:r>
      <w:r>
        <w:rPr>
          <w:b/>
        </w:rPr>
        <w:t>CHF</w:t>
      </w:r>
      <w:r>
        <w:tab/>
      </w:r>
      <w:r>
        <w:rPr>
          <w:b/>
        </w:rPr>
        <w:t>.--</w:t>
      </w:r>
    </w:p>
    <w:p w14:paraId="4B0434C9" w14:textId="77777777" w:rsidR="0092122A" w:rsidRDefault="0073477F">
      <w:pPr>
        <w:tabs>
          <w:tab w:val="left" w:pos="3168"/>
          <w:tab w:val="left" w:pos="6768"/>
        </w:tabs>
      </w:pPr>
      <w:r>
        <w:tab/>
      </w:r>
      <w:r>
        <w:rPr>
          <w:sz w:val="16"/>
        </w:rPr>
        <w:t>(gemäss Preistabelle, Vereinbarte Vergütung netto, exkl. Skonto und MWST)</w:t>
      </w:r>
    </w:p>
    <w:p w14:paraId="7B69D4D7" w14:textId="77777777" w:rsidR="0092122A" w:rsidRDefault="0073477F">
      <w:pPr>
        <w:tabs>
          <w:tab w:val="left" w:pos="3168"/>
          <w:tab w:val="left" w:pos="6768"/>
          <w:tab w:val="left" w:pos="10080"/>
        </w:tabs>
      </w:pPr>
      <w:r>
        <w:t>Bereinigte Angebotssumme</w:t>
      </w:r>
      <w:r>
        <w:tab/>
        <w:t>CHF</w:t>
      </w:r>
      <w:r>
        <w:tab/>
        <w:t>.--</w:t>
      </w:r>
    </w:p>
    <w:p w14:paraId="2617236F" w14:textId="77777777" w:rsidR="0092122A" w:rsidRDefault="0073477F">
      <w:pPr>
        <w:tabs>
          <w:tab w:val="left" w:pos="3168"/>
          <w:tab w:val="left" w:pos="6768"/>
        </w:tabs>
      </w:pPr>
      <w:r>
        <w:tab/>
      </w:r>
      <w:r>
        <w:rPr>
          <w:sz w:val="16"/>
        </w:rPr>
        <w:t>(wird durch Auftraggeber ausgefüllt)</w:t>
      </w:r>
    </w:p>
    <w:p w14:paraId="60B71F61" w14:textId="77777777" w:rsidR="0092122A" w:rsidRDefault="0073477F">
      <w:pPr>
        <w:tabs>
          <w:tab w:val="left" w:pos="2880"/>
          <w:tab w:val="left" w:pos="5040"/>
          <w:tab w:val="left" w:pos="7920"/>
          <w:tab w:val="left" w:pos="10080"/>
        </w:tabs>
        <w:spacing w:before="240"/>
      </w:pPr>
      <w:r>
        <w:t>Datum</w:t>
      </w:r>
      <w:r>
        <w:tab/>
      </w:r>
      <w:r>
        <w:tab/>
        <w:t>Stempel und Unterschrift</w:t>
      </w:r>
      <w:r>
        <w:tab/>
      </w:r>
    </w:p>
    <w:p w14:paraId="6C3BC612" w14:textId="77777777" w:rsidR="0092122A" w:rsidRDefault="0073477F" w:rsidP="00C55B1A">
      <w:pPr>
        <w:pStyle w:val="Titelaa"/>
        <w:rPr>
          <w:b w:val="0"/>
        </w:rPr>
      </w:pPr>
      <w:r>
        <w:lastRenderedPageBreak/>
        <w:t>Deckblätter</w:t>
      </w:r>
    </w:p>
    <w:p w14:paraId="4C2A87B7" w14:textId="77777777" w:rsidR="0092122A" w:rsidRDefault="0073477F">
      <w:r>
        <w:t>Deckblätter für die vom Anbieter/der Anbieterin einzureichenden Angebotsunterlagen (soweit nicht vom ASTRA bereits vorgegeben, sind die Angebotsunterlagen vom Anbieter/der Anbieterin beizubringen).</w:t>
      </w:r>
    </w:p>
    <w:p w14:paraId="16A555F8" w14:textId="3252A395" w:rsidR="0092122A" w:rsidRDefault="0073477F" w:rsidP="00C55B1A">
      <w:pPr>
        <w:pStyle w:val="KBOBTitel0"/>
        <w:pageBreakBefore/>
        <w:numPr>
          <w:ilvl w:val="0"/>
          <w:numId w:val="33"/>
        </w:numPr>
        <w:tabs>
          <w:tab w:val="left" w:pos="504"/>
          <w:tab w:val="left" w:pos="10080"/>
        </w:tabs>
        <w:ind w:hanging="720"/>
      </w:pPr>
      <w:r>
        <w:lastRenderedPageBreak/>
        <w:t>Selbstdeklaration</w:t>
      </w:r>
    </w:p>
    <w:p w14:paraId="5FDFC071" w14:textId="77777777" w:rsidR="0092122A" w:rsidRDefault="0073477F">
      <w:r>
        <w:t>Verfahrensgrundsätze gemäss Bundesgesetz über das öffentliche Beschaffungswesen (BöB; SR 172.056.1) sowie zugehöriger Verordnung (VöB; SR 172.056.11).</w:t>
      </w:r>
    </w:p>
    <w:p w14:paraId="25E6957B" w14:textId="77777777" w:rsidR="0092122A" w:rsidRDefault="0073477F">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1A014EC7" w14:textId="77777777" w:rsidR="0092122A" w:rsidRDefault="0073477F">
      <w:pPr>
        <w:spacing w:before="240" w:after="240"/>
        <w:ind w:left="288" w:hanging="288"/>
      </w:pPr>
      <w:r>
        <w:t>–</w:t>
      </w:r>
      <w:r>
        <w:tab/>
        <w:t>Des Weiteren verpflichtet sich der Anbieter für Leistungen in der Schweiz, die Gleichbehandlung von Frau und Mann, namentlich das Prinzip der Lohngleichheit, einzuhalten.</w:t>
      </w:r>
    </w:p>
    <w:p w14:paraId="3F37D985" w14:textId="77777777" w:rsidR="0092122A" w:rsidRDefault="0073477F">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5CA0AA1E" w14:textId="77777777" w:rsidR="0092122A" w:rsidRDefault="0073477F">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1AAB22D5" w14:textId="77777777" w:rsidR="0092122A" w:rsidRDefault="0073477F">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3264085E" w14:textId="77777777" w:rsidR="0092122A" w:rsidRDefault="0073477F">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42A1C076" w14:textId="77777777" w:rsidR="0092122A" w:rsidRDefault="0073477F">
      <w:pPr>
        <w:spacing w:before="240" w:after="240"/>
        <w:ind w:left="288" w:hanging="288"/>
      </w:pPr>
      <w:r>
        <w:t>–</w:t>
      </w:r>
      <w:r>
        <w:tab/>
        <w:t>Im Weiteren erklärt die Anbieterin, die eidgenössischen Steuern und Sozialabgaben bezahlt zu haben (Bundessteuern, MWST, AHV-, IV-, EO-, ALV-, BVG- und UVG-Beiträge).</w:t>
      </w:r>
    </w:p>
    <w:p w14:paraId="52613F31" w14:textId="77777777" w:rsidR="0092122A" w:rsidRDefault="0073477F">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77C209D9" w14:textId="77777777" w:rsidR="0092122A" w:rsidRDefault="0073477F">
      <w:pPr>
        <w:spacing w:before="360" w:after="120"/>
      </w:pPr>
      <w:r>
        <w:t>Mit der Unterschrift auf Seite 1 bestätigt der Anbieter die Richtigkeit der gemachten Angaben und erklärt sich bereit, sie auf Verlangen hin zu belegen.</w:t>
      </w:r>
    </w:p>
    <w:p w14:paraId="6A00BBDF" w14:textId="77777777" w:rsidR="0092122A" w:rsidRDefault="0073477F">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676C2BDE" w14:textId="04CB4625" w:rsidR="00C55B1A" w:rsidRDefault="00C55B1A" w:rsidP="00C55B1A">
      <w:pPr>
        <w:pStyle w:val="KBOBTitel0"/>
        <w:pageBreakBefore/>
        <w:numPr>
          <w:ilvl w:val="0"/>
          <w:numId w:val="33"/>
        </w:numPr>
        <w:tabs>
          <w:tab w:val="left" w:pos="504"/>
          <w:tab w:val="left" w:pos="10080"/>
        </w:tabs>
        <w:ind w:left="567" w:hanging="567"/>
      </w:pPr>
      <w:r>
        <w:lastRenderedPageBreak/>
        <w:t>Nachweise bezüglich der Eignungskriterien</w:t>
      </w:r>
    </w:p>
    <w:p w14:paraId="3BDBD34B" w14:textId="77777777" w:rsidR="00C55B1A" w:rsidRDefault="00C55B1A" w:rsidP="00C55B1A">
      <w:r>
        <w:t>Die Nachweise bezüglich der Referenzen. Diese Beilage dient nur dem Vergabeverfahren und wird nicht zu einem Vertragsbestandteil.</w:t>
      </w:r>
    </w:p>
    <w:p w14:paraId="2AABECC9" w14:textId="2D388E88" w:rsidR="00C55B1A" w:rsidRPr="000D32C8" w:rsidRDefault="00C55B1A" w:rsidP="005E3F19">
      <w:pPr>
        <w:pStyle w:val="KBOBTitel1"/>
      </w:pPr>
      <w:r w:rsidRPr="000D32C8">
        <w:t>Referenz der Unternehmung</w:t>
      </w:r>
      <w:r>
        <w:t xml:space="preserve"> (EK1, technische Leistungsfähigkeit</w:t>
      </w:r>
      <w:r w:rsidR="00C62033">
        <w:t xml:space="preserve"> Anbieter</w:t>
      </w:r>
      <w:r>
        <w:t>)</w:t>
      </w:r>
    </w:p>
    <w:p w14:paraId="41E085AA" w14:textId="41070FCE" w:rsidR="00864A0E" w:rsidRDefault="00C928B8" w:rsidP="005C1940">
      <w:pPr>
        <w:tabs>
          <w:tab w:val="left" w:pos="9360"/>
        </w:tabs>
        <w:rPr>
          <w:rStyle w:val="standardtext"/>
          <w:rFonts w:cs="Arial"/>
          <w:color w:val="000000"/>
        </w:rPr>
      </w:pPr>
      <w:r w:rsidRPr="00BF020E">
        <w:t>1 Referenzprojekt über abgeschlossene Arbeiten in gleicher Funktion mit vergleichbarer Komplexität</w:t>
      </w:r>
      <w:r>
        <w:t xml:space="preserve">, vergleichbare Projektphasen, </w:t>
      </w:r>
      <w:r w:rsidRPr="00BF020E">
        <w:t>vergleichbares Investitionsvolumen</w:t>
      </w:r>
      <w:r>
        <w:t>,</w:t>
      </w:r>
      <w:r w:rsidRPr="00BF020E">
        <w:t xml:space="preserve"> aus dem gleichen Fachbereich </w:t>
      </w:r>
      <w:r>
        <w:t>und Bauarbeiten unter Verkehr.</w:t>
      </w:r>
    </w:p>
    <w:p w14:paraId="4955E4C2" w14:textId="77777777" w:rsidR="0092122A" w:rsidRDefault="0073477F">
      <w:pPr>
        <w:spacing w:before="360" w:after="120"/>
      </w:pPr>
      <w:r>
        <w:rPr>
          <w:b/>
        </w:rPr>
        <w:t>Referenz 1</w:t>
      </w:r>
    </w:p>
    <w:p w14:paraId="7F35BBBE" w14:textId="77777777" w:rsidR="0092122A" w:rsidRDefault="0073477F">
      <w:pPr>
        <w:spacing w:before="120" w:after="120"/>
        <w:rPr>
          <w:b/>
        </w:rPr>
      </w:pPr>
      <w:r>
        <w:t>Projekt:</w:t>
      </w:r>
    </w:p>
    <w:p w14:paraId="4B705CFC" w14:textId="77777777" w:rsidR="0092122A" w:rsidRDefault="0073477F">
      <w:r>
        <w:t>Zeitraum:</w:t>
      </w:r>
    </w:p>
    <w:p w14:paraId="30AC1E38" w14:textId="77777777" w:rsidR="0092122A" w:rsidRDefault="0073477F">
      <w:pPr>
        <w:spacing w:before="120" w:after="120"/>
      </w:pPr>
      <w:r>
        <w:t>Investitionsvolumen:</w:t>
      </w:r>
    </w:p>
    <w:p w14:paraId="561008AF" w14:textId="77777777" w:rsidR="0092122A" w:rsidRDefault="0073477F">
      <w:pPr>
        <w:spacing w:before="120" w:after="120"/>
      </w:pPr>
      <w:r>
        <w:t>Ausgeführte Arbeiten / Leistungen der Unternehmung / Honorarsumme (CHF):</w:t>
      </w:r>
    </w:p>
    <w:p w14:paraId="402A0035" w14:textId="77777777" w:rsidR="0092122A" w:rsidRDefault="0073477F">
      <w:pPr>
        <w:spacing w:before="120" w:after="120"/>
      </w:pPr>
      <w:r>
        <w:t>SIA/ASTRA-Phasen und derzeitiger Projektstand:</w:t>
      </w:r>
    </w:p>
    <w:p w14:paraId="2656DAE8" w14:textId="77777777" w:rsidR="0092122A" w:rsidRDefault="0073477F">
      <w:pPr>
        <w:spacing w:before="360" w:after="120"/>
      </w:pPr>
      <w:r>
        <w:t>Zur Auskunftserteilung ermächtigte Kontaktperson des Referenz-Auftraggebers:</w:t>
      </w:r>
    </w:p>
    <w:p w14:paraId="6D18AE1A" w14:textId="77777777" w:rsidR="0092122A" w:rsidRDefault="0073477F">
      <w:pPr>
        <w:spacing w:before="120" w:after="120"/>
      </w:pPr>
      <w:r>
        <w:t>Auftraggeber:</w:t>
      </w:r>
    </w:p>
    <w:p w14:paraId="66DC01A5" w14:textId="77777777" w:rsidR="0092122A" w:rsidRDefault="0073477F">
      <w:pPr>
        <w:spacing w:before="120" w:after="120"/>
      </w:pPr>
      <w:r>
        <w:t>Funktion:</w:t>
      </w:r>
    </w:p>
    <w:p w14:paraId="21380DDB" w14:textId="77777777" w:rsidR="0092122A" w:rsidRDefault="0073477F">
      <w:pPr>
        <w:spacing w:before="120" w:after="120"/>
      </w:pPr>
      <w:r>
        <w:t>Name:</w:t>
      </w:r>
    </w:p>
    <w:p w14:paraId="7E784825" w14:textId="77777777" w:rsidR="0092122A" w:rsidRDefault="0073477F">
      <w:pPr>
        <w:spacing w:before="120" w:after="120"/>
      </w:pPr>
      <w:r>
        <w:t>Adresse:</w:t>
      </w:r>
    </w:p>
    <w:p w14:paraId="6774BF7B" w14:textId="77777777" w:rsidR="0092122A" w:rsidRDefault="0073477F">
      <w:pPr>
        <w:spacing w:before="120" w:after="120"/>
      </w:pPr>
      <w:r>
        <w:t>E-Mail:</w:t>
      </w:r>
    </w:p>
    <w:p w14:paraId="09A9A506" w14:textId="77777777" w:rsidR="0092122A" w:rsidRDefault="0073477F">
      <w:pPr>
        <w:spacing w:before="120" w:after="360"/>
      </w:pPr>
      <w:r>
        <w:t>Telefon:</w:t>
      </w:r>
    </w:p>
    <w:p w14:paraId="4C2C8FC0" w14:textId="77777777" w:rsidR="0092122A" w:rsidRDefault="0073477F">
      <w:r>
        <w:t>In welchem Sinne ist das angegebene Projekt mit dem vorliegenden Projekt vergleichbar?</w:t>
      </w:r>
    </w:p>
    <w:tbl>
      <w:tblPr>
        <w:tblW w:w="0" w:type="auto"/>
        <w:tblLook w:val="04A0" w:firstRow="1" w:lastRow="0" w:firstColumn="1" w:lastColumn="0" w:noHBand="0" w:noVBand="1"/>
      </w:tblPr>
      <w:tblGrid>
        <w:gridCol w:w="10080"/>
      </w:tblGrid>
      <w:tr w:rsidR="0092122A" w14:paraId="0D379359" w14:textId="77777777">
        <w:trPr>
          <w:trHeight w:val="1440"/>
        </w:trPr>
        <w:tc>
          <w:tcPr>
            <w:tcW w:w="10080" w:type="dxa"/>
            <w:tcBorders>
              <w:top w:val="nil"/>
              <w:left w:val="nil"/>
              <w:bottom w:val="nil"/>
              <w:right w:val="nil"/>
              <w:tl2br w:val="nil"/>
              <w:tr2bl w:val="nil"/>
            </w:tcBorders>
            <w:shd w:val="clear" w:color="auto" w:fill="FFFFFF"/>
          </w:tcPr>
          <w:p w14:paraId="649397E8" w14:textId="77777777" w:rsidR="0092122A" w:rsidRDefault="0092122A"/>
        </w:tc>
      </w:tr>
    </w:tbl>
    <w:p w14:paraId="281C7EAC" w14:textId="77777777" w:rsidR="0092122A" w:rsidRDefault="0073477F">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92122A" w14:paraId="39C5782D" w14:textId="77777777">
        <w:trPr>
          <w:trHeight w:val="1440"/>
        </w:trPr>
        <w:tc>
          <w:tcPr>
            <w:tcW w:w="10080" w:type="dxa"/>
            <w:tcBorders>
              <w:top w:val="nil"/>
              <w:left w:val="nil"/>
              <w:bottom w:val="nil"/>
              <w:right w:val="nil"/>
              <w:tl2br w:val="nil"/>
              <w:tr2bl w:val="nil"/>
            </w:tcBorders>
            <w:shd w:val="clear" w:color="auto" w:fill="FFFFFF"/>
          </w:tcPr>
          <w:p w14:paraId="68344EF2" w14:textId="77777777" w:rsidR="0092122A" w:rsidRDefault="0092122A">
            <w:bookmarkStart w:id="2" w:name="_Hlk33526802"/>
          </w:p>
        </w:tc>
      </w:tr>
      <w:bookmarkEnd w:id="2"/>
    </w:tbl>
    <w:p w14:paraId="0F51FFD6" w14:textId="77777777" w:rsidR="00C55B1A" w:rsidRDefault="00C55B1A">
      <w:pPr>
        <w:spacing w:before="0" w:after="0" w:line="240" w:lineRule="auto"/>
        <w:jc w:val="left"/>
        <w:rPr>
          <w:b/>
        </w:rPr>
      </w:pPr>
      <w:r>
        <w:br w:type="page"/>
      </w:r>
    </w:p>
    <w:p w14:paraId="14729868" w14:textId="4B441E56" w:rsidR="00C55B1A" w:rsidRDefault="00C55B1A" w:rsidP="00C55B1A">
      <w:pPr>
        <w:pStyle w:val="KBOBTitel1"/>
      </w:pPr>
      <w:r>
        <w:lastRenderedPageBreak/>
        <w:t>Nachweis der wirtschaftlichen / finanziellen Leistungsfähigkeit (EK2)</w:t>
      </w:r>
    </w:p>
    <w:p w14:paraId="0B4D80A9" w14:textId="77777777" w:rsidR="00C55B1A" w:rsidRDefault="00C55B1A" w:rsidP="00C55B1A">
      <w:pPr>
        <w:spacing w:after="360"/>
      </w:pPr>
      <w:r>
        <w:t>Jahresumsatz &gt; doppelter Jahresumsatz des Auftrages</w:t>
      </w:r>
    </w:p>
    <w:p w14:paraId="374D93AF" w14:textId="77777777" w:rsidR="00C55B1A" w:rsidRDefault="00C55B1A" w:rsidP="00C55B1A">
      <w:r>
        <w:t>Eignungskriterium erfüllt:</w:t>
      </w:r>
    </w:p>
    <w:p w14:paraId="36277492" w14:textId="77777777" w:rsidR="00C55B1A" w:rsidRDefault="00C55B1A" w:rsidP="00C55B1A">
      <w:pPr>
        <w:tabs>
          <w:tab w:val="left" w:pos="720"/>
          <w:tab w:val="left" w:pos="9360"/>
        </w:tabs>
        <w:ind w:left="720" w:hanging="720"/>
      </w:pPr>
      <w:r>
        <w:rPr>
          <w:sz w:val="40"/>
        </w:rPr>
        <w:t>□</w:t>
      </w:r>
      <w:r>
        <w:tab/>
        <w:t>Nein</w:t>
      </w:r>
    </w:p>
    <w:p w14:paraId="22AFD045" w14:textId="680C59F5" w:rsidR="00C55B1A" w:rsidRDefault="00C55B1A" w:rsidP="00C55B1A">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3CE4096F" w14:textId="134AC3B7" w:rsidR="00C55B1A" w:rsidRDefault="00C55B1A" w:rsidP="00C55B1A">
      <w:pPr>
        <w:tabs>
          <w:tab w:val="left" w:pos="720"/>
          <w:tab w:val="left" w:pos="9360"/>
        </w:tabs>
        <w:ind w:left="720" w:hanging="720"/>
      </w:pPr>
    </w:p>
    <w:p w14:paraId="3642F589" w14:textId="41D24922" w:rsidR="00C55B1A" w:rsidRDefault="00C55B1A" w:rsidP="00C55B1A">
      <w:pPr>
        <w:tabs>
          <w:tab w:val="left" w:pos="720"/>
          <w:tab w:val="left" w:pos="9360"/>
        </w:tabs>
        <w:ind w:left="720" w:hanging="720"/>
      </w:pPr>
    </w:p>
    <w:p w14:paraId="7FB08287" w14:textId="77777777" w:rsidR="00C55B1A" w:rsidRDefault="00C55B1A" w:rsidP="00C55B1A">
      <w:pPr>
        <w:pStyle w:val="KBOBTitel1"/>
      </w:pPr>
      <w:r w:rsidRPr="000D32C8">
        <w:t>Referenzen</w:t>
      </w:r>
      <w:r>
        <w:t xml:space="preserve"> der Schlüsselperson (EK 3, technische Leistungsfähigkeit Schlüsselpersonen)</w:t>
      </w:r>
    </w:p>
    <w:p w14:paraId="32B1551A" w14:textId="77777777" w:rsidR="00864A0E" w:rsidRPr="00BF020E" w:rsidRDefault="00864A0E" w:rsidP="00864A0E">
      <w:r w:rsidRPr="00BF020E">
        <w:t>1 Referenzprojekt über abgeschlossene Arbeiten in gleicher Funktion oder Stv.-Funktion mit vergleichbarer Komplexität</w:t>
      </w:r>
      <w:r>
        <w:t xml:space="preserve">, vergleichbare Projektphasen, </w:t>
      </w:r>
      <w:r w:rsidRPr="00BF020E">
        <w:t>vergleichbares Investitionsvolumen</w:t>
      </w:r>
      <w:r>
        <w:t>,</w:t>
      </w:r>
      <w:r w:rsidRPr="00BF020E">
        <w:t xml:space="preserve"> aus dem gleichen Fachbereich </w:t>
      </w:r>
      <w:r>
        <w:t xml:space="preserve">und Bauarbeiten unter Verkehr </w:t>
      </w:r>
      <w:r w:rsidRPr="00BF020E">
        <w:t>für die folgenden Schlüsselpersonen:</w:t>
      </w:r>
    </w:p>
    <w:p w14:paraId="581A854F" w14:textId="77777777" w:rsidR="00864A0E" w:rsidRPr="00BF020E" w:rsidRDefault="00864A0E" w:rsidP="00864A0E">
      <w:pPr>
        <w:pStyle w:val="Listenabsatz"/>
        <w:numPr>
          <w:ilvl w:val="0"/>
          <w:numId w:val="38"/>
        </w:numPr>
      </w:pPr>
      <w:r w:rsidRPr="00BF020E">
        <w:t>Projektleiter Projektverfasser Bau (PL PV Bau)</w:t>
      </w:r>
    </w:p>
    <w:p w14:paraId="0C7910C1" w14:textId="77777777" w:rsidR="00864A0E" w:rsidRPr="00BF020E" w:rsidRDefault="00864A0E" w:rsidP="00864A0E">
      <w:pPr>
        <w:pStyle w:val="Listenabsatz"/>
        <w:numPr>
          <w:ilvl w:val="0"/>
          <w:numId w:val="38"/>
        </w:numPr>
      </w:pPr>
      <w:r w:rsidRPr="00BF020E">
        <w:t>Teilprojektleiter Kunstbauten (TPL KB)</w:t>
      </w:r>
    </w:p>
    <w:p w14:paraId="1B84628E" w14:textId="77777777" w:rsidR="00864A0E" w:rsidRPr="00BF020E" w:rsidRDefault="00864A0E" w:rsidP="00864A0E">
      <w:pPr>
        <w:pStyle w:val="Listenabsatz"/>
        <w:numPr>
          <w:ilvl w:val="0"/>
          <w:numId w:val="38"/>
        </w:numPr>
      </w:pPr>
      <w:r w:rsidRPr="00BF020E">
        <w:t>Chefbauleiter (CBL)</w:t>
      </w:r>
    </w:p>
    <w:p w14:paraId="40C59C08" w14:textId="77777777" w:rsidR="00864A0E" w:rsidRPr="00BF020E" w:rsidRDefault="00864A0E" w:rsidP="00864A0E"/>
    <w:p w14:paraId="67069098" w14:textId="77777777" w:rsidR="005C1940" w:rsidRDefault="005C1940" w:rsidP="005C1940">
      <w:pPr>
        <w:tabs>
          <w:tab w:val="left" w:pos="9360"/>
        </w:tabs>
      </w:pPr>
    </w:p>
    <w:p w14:paraId="630BA26B" w14:textId="77777777" w:rsidR="00C55B1A" w:rsidRDefault="00C55B1A" w:rsidP="00C55B1A">
      <w:pPr>
        <w:tabs>
          <w:tab w:val="left" w:pos="720"/>
          <w:tab w:val="left" w:pos="9360"/>
        </w:tabs>
        <w:ind w:left="720" w:hanging="720"/>
      </w:pPr>
    </w:p>
    <w:p w14:paraId="7884E97B" w14:textId="77777777" w:rsidR="0092122A" w:rsidRDefault="0092122A">
      <w:pPr>
        <w:spacing w:before="0"/>
      </w:pPr>
    </w:p>
    <w:p w14:paraId="1DFDFF48" w14:textId="77777777" w:rsidR="0092122A" w:rsidRDefault="0092122A">
      <w:pPr>
        <w:spacing w:before="0"/>
      </w:pPr>
    </w:p>
    <w:p w14:paraId="343740B4" w14:textId="77777777" w:rsidR="0092122A" w:rsidRDefault="0092122A">
      <w:pPr>
        <w:spacing w:before="0"/>
      </w:pPr>
    </w:p>
    <w:p w14:paraId="16A0E470" w14:textId="77777777" w:rsidR="00C55B1A" w:rsidRDefault="00C55B1A">
      <w:pPr>
        <w:spacing w:before="0" w:after="0" w:line="240" w:lineRule="auto"/>
        <w:jc w:val="left"/>
        <w:rPr>
          <w:b/>
        </w:rPr>
      </w:pPr>
      <w:r>
        <w:br w:type="page"/>
      </w:r>
    </w:p>
    <w:p w14:paraId="63737B84" w14:textId="1CC397BD" w:rsidR="00C55B1A" w:rsidRDefault="00C55B1A" w:rsidP="00C55B1A">
      <w:pPr>
        <w:pStyle w:val="KBOBTitel2"/>
        <w:keepNext w:val="0"/>
      </w:pPr>
      <w:r>
        <w:lastRenderedPageBreak/>
        <w:t>Projektleiter PV Bau</w:t>
      </w:r>
    </w:p>
    <w:p w14:paraId="54FA269F" w14:textId="77777777" w:rsidR="0092122A" w:rsidRDefault="0073477F">
      <w:pPr>
        <w:spacing w:before="360" w:after="120"/>
      </w:pPr>
      <w:r>
        <w:rPr>
          <w:b/>
        </w:rPr>
        <w:t>Referenz 1</w:t>
      </w:r>
    </w:p>
    <w:p w14:paraId="1BA884E5" w14:textId="1ABCC88B" w:rsidR="0092122A" w:rsidRDefault="0073477F">
      <w:pPr>
        <w:tabs>
          <w:tab w:val="left" w:pos="4320"/>
          <w:tab w:val="left" w:pos="10080"/>
        </w:tabs>
        <w:spacing w:before="120" w:after="120"/>
        <w:rPr>
          <w:b/>
        </w:rPr>
      </w:pPr>
      <w:r>
        <w:t>Für Schlüsselperson mit der Funktion:</w:t>
      </w:r>
      <w:r>
        <w:tab/>
      </w:r>
      <w:r>
        <w:rPr>
          <w:b/>
        </w:rPr>
        <w:t>Projektleiter</w:t>
      </w:r>
      <w:r w:rsidR="00C55B1A">
        <w:rPr>
          <w:b/>
        </w:rPr>
        <w:t xml:space="preserve"> PV Bau</w:t>
      </w:r>
    </w:p>
    <w:p w14:paraId="2AFF0495" w14:textId="77777777" w:rsidR="0092122A" w:rsidRDefault="0073477F">
      <w:pPr>
        <w:spacing w:before="120" w:after="120"/>
      </w:pPr>
      <w:r>
        <w:t>Name:</w:t>
      </w:r>
    </w:p>
    <w:p w14:paraId="145F953C" w14:textId="77777777" w:rsidR="0092122A" w:rsidRDefault="0073477F">
      <w:pPr>
        <w:spacing w:before="120" w:after="120"/>
      </w:pPr>
      <w:r>
        <w:t>Vorname:</w:t>
      </w:r>
    </w:p>
    <w:p w14:paraId="31ECCEC1" w14:textId="77777777" w:rsidR="0092122A" w:rsidRDefault="0073477F">
      <w:pPr>
        <w:spacing w:before="120" w:after="120"/>
      </w:pPr>
      <w:r>
        <w:t>Firma:</w:t>
      </w:r>
    </w:p>
    <w:p w14:paraId="64C47F2E" w14:textId="77777777" w:rsidR="0092122A" w:rsidRDefault="0073477F">
      <w:pPr>
        <w:spacing w:before="120" w:after="120"/>
      </w:pPr>
      <w:r>
        <w:t>Beruf, Diplomjahr:</w:t>
      </w:r>
    </w:p>
    <w:p w14:paraId="614FE2F9" w14:textId="77777777" w:rsidR="0092122A" w:rsidRDefault="0073477F">
      <w:pPr>
        <w:spacing w:before="120" w:after="120"/>
      </w:pPr>
      <w:r>
        <w:t>Ausbildung/Weiterbildung:</w:t>
      </w:r>
    </w:p>
    <w:p w14:paraId="50C34D70" w14:textId="77777777" w:rsidR="0092122A" w:rsidRDefault="0073477F">
      <w:pPr>
        <w:spacing w:before="360" w:after="120"/>
      </w:pPr>
      <w:r>
        <w:t>Projekt:</w:t>
      </w:r>
    </w:p>
    <w:p w14:paraId="6F7E9980" w14:textId="77777777" w:rsidR="0092122A" w:rsidRDefault="0073477F">
      <w:pPr>
        <w:spacing w:before="120" w:after="120"/>
      </w:pPr>
      <w:r>
        <w:t>Zeitraum:</w:t>
      </w:r>
    </w:p>
    <w:p w14:paraId="66D3BF34" w14:textId="77777777" w:rsidR="0092122A" w:rsidRDefault="0073477F">
      <w:pPr>
        <w:spacing w:before="120" w:after="120"/>
      </w:pPr>
      <w:r>
        <w:t>Investitionsvolumen:</w:t>
      </w:r>
    </w:p>
    <w:p w14:paraId="645B29E5" w14:textId="77777777" w:rsidR="0092122A" w:rsidRDefault="0073477F">
      <w:pPr>
        <w:spacing w:before="120" w:after="120"/>
      </w:pPr>
      <w:r>
        <w:t>Ausgeführte Arbeiten / Leistungen der Schlüsselperson (Angaben zu Funktion und Zeitraum):</w:t>
      </w:r>
    </w:p>
    <w:p w14:paraId="186327A3" w14:textId="77777777" w:rsidR="0092122A" w:rsidRDefault="0073477F">
      <w:pPr>
        <w:spacing w:before="360" w:after="120"/>
      </w:pPr>
      <w:r>
        <w:t>Zur Auskunftserteilung ermächtigte Kontaktperson des Referenz-Auftraggebers:</w:t>
      </w:r>
    </w:p>
    <w:p w14:paraId="2EF44BD8" w14:textId="77777777" w:rsidR="0092122A" w:rsidRDefault="0073477F">
      <w:pPr>
        <w:spacing w:before="120" w:after="120"/>
      </w:pPr>
      <w:r>
        <w:t>Auftraggeber:</w:t>
      </w:r>
    </w:p>
    <w:p w14:paraId="6D0E56B6" w14:textId="77777777" w:rsidR="0092122A" w:rsidRDefault="0073477F">
      <w:pPr>
        <w:spacing w:before="120" w:after="120"/>
      </w:pPr>
      <w:r>
        <w:t>Funktion:</w:t>
      </w:r>
    </w:p>
    <w:p w14:paraId="5A217BA0" w14:textId="77777777" w:rsidR="0092122A" w:rsidRDefault="0073477F">
      <w:pPr>
        <w:spacing w:before="120" w:after="120"/>
      </w:pPr>
      <w:r>
        <w:t>Name:</w:t>
      </w:r>
    </w:p>
    <w:p w14:paraId="51909E89" w14:textId="77777777" w:rsidR="0092122A" w:rsidRDefault="0073477F">
      <w:pPr>
        <w:spacing w:before="120" w:after="120"/>
      </w:pPr>
      <w:r>
        <w:t>Adresse:</w:t>
      </w:r>
    </w:p>
    <w:p w14:paraId="1F7CF393" w14:textId="47E1FB25" w:rsidR="0092122A" w:rsidRDefault="0073477F">
      <w:pPr>
        <w:spacing w:before="120" w:after="120"/>
      </w:pPr>
      <w:r>
        <w:t>E-Mail:</w:t>
      </w:r>
    </w:p>
    <w:p w14:paraId="17990D0C" w14:textId="77777777" w:rsidR="0092122A" w:rsidRDefault="0073477F">
      <w:pPr>
        <w:spacing w:before="120" w:after="360"/>
      </w:pPr>
      <w:r>
        <w:t>Telefon:</w:t>
      </w:r>
    </w:p>
    <w:p w14:paraId="65963323" w14:textId="77777777" w:rsidR="0092122A" w:rsidRDefault="0073477F">
      <w:r>
        <w:t>In welchem Sinne ist das angegebene Projekt mit dem vorliegenden Projekt vergleichbar?</w:t>
      </w:r>
    </w:p>
    <w:tbl>
      <w:tblPr>
        <w:tblW w:w="0" w:type="auto"/>
        <w:tblLook w:val="04A0" w:firstRow="1" w:lastRow="0" w:firstColumn="1" w:lastColumn="0" w:noHBand="0" w:noVBand="1"/>
      </w:tblPr>
      <w:tblGrid>
        <w:gridCol w:w="10080"/>
      </w:tblGrid>
      <w:tr w:rsidR="0092122A" w14:paraId="597FBB35" w14:textId="77777777">
        <w:trPr>
          <w:trHeight w:val="1440"/>
        </w:trPr>
        <w:tc>
          <w:tcPr>
            <w:tcW w:w="10080" w:type="dxa"/>
            <w:tcBorders>
              <w:top w:val="nil"/>
              <w:left w:val="nil"/>
              <w:bottom w:val="nil"/>
              <w:right w:val="nil"/>
              <w:tl2br w:val="nil"/>
              <w:tr2bl w:val="nil"/>
            </w:tcBorders>
            <w:shd w:val="clear" w:color="auto" w:fill="FFFFFF"/>
          </w:tcPr>
          <w:p w14:paraId="4E34C53E" w14:textId="77777777" w:rsidR="0092122A" w:rsidRDefault="0092122A"/>
        </w:tc>
      </w:tr>
    </w:tbl>
    <w:p w14:paraId="143DB85F" w14:textId="77777777" w:rsidR="0092122A" w:rsidRDefault="0073477F">
      <w:pPr>
        <w:spacing w:before="240"/>
      </w:pPr>
      <w:bookmarkStart w:id="3" w:name="_Hlk33526898"/>
      <w:r>
        <w:t>In welchem Sinne sind die ausgeführten Arbeiten mit dem vorliegenden Projekt vergleichbar?</w:t>
      </w:r>
    </w:p>
    <w:tbl>
      <w:tblPr>
        <w:tblW w:w="0" w:type="auto"/>
        <w:tblLook w:val="04A0" w:firstRow="1" w:lastRow="0" w:firstColumn="1" w:lastColumn="0" w:noHBand="0" w:noVBand="1"/>
      </w:tblPr>
      <w:tblGrid>
        <w:gridCol w:w="10080"/>
      </w:tblGrid>
      <w:tr w:rsidR="0092122A" w14:paraId="3443DE3C" w14:textId="77777777">
        <w:trPr>
          <w:trHeight w:val="1440"/>
        </w:trPr>
        <w:tc>
          <w:tcPr>
            <w:tcW w:w="10080" w:type="dxa"/>
            <w:tcBorders>
              <w:top w:val="nil"/>
              <w:left w:val="nil"/>
              <w:bottom w:val="nil"/>
              <w:right w:val="nil"/>
              <w:tl2br w:val="nil"/>
              <w:tr2bl w:val="nil"/>
            </w:tcBorders>
            <w:shd w:val="clear" w:color="auto" w:fill="FFFFFF"/>
          </w:tcPr>
          <w:p w14:paraId="1ED6DF5E" w14:textId="77777777" w:rsidR="0092122A" w:rsidRDefault="0092122A"/>
        </w:tc>
      </w:tr>
    </w:tbl>
    <w:p w14:paraId="4E38A067" w14:textId="77777777" w:rsidR="00C55B1A" w:rsidRDefault="00C55B1A">
      <w:pPr>
        <w:spacing w:before="0" w:after="0" w:line="240" w:lineRule="auto"/>
        <w:jc w:val="left"/>
        <w:rPr>
          <w:b/>
        </w:rPr>
      </w:pPr>
      <w:r>
        <w:br w:type="page"/>
      </w:r>
    </w:p>
    <w:bookmarkEnd w:id="3"/>
    <w:p w14:paraId="2AB16968" w14:textId="7A66A0ED" w:rsidR="0092122A" w:rsidRDefault="00C55B1A" w:rsidP="00C55B1A">
      <w:pPr>
        <w:pStyle w:val="KBOBTitel2"/>
      </w:pPr>
      <w:r>
        <w:lastRenderedPageBreak/>
        <w:t>Teilprojektleiter KB</w:t>
      </w:r>
    </w:p>
    <w:p w14:paraId="024ADA61" w14:textId="77777777" w:rsidR="0092122A" w:rsidRDefault="0073477F">
      <w:pPr>
        <w:spacing w:before="360" w:after="120"/>
      </w:pPr>
      <w:r>
        <w:rPr>
          <w:b/>
        </w:rPr>
        <w:t>Referenz 1</w:t>
      </w:r>
    </w:p>
    <w:p w14:paraId="0CA8711D" w14:textId="1DF42E77" w:rsidR="0092122A" w:rsidRDefault="0073477F">
      <w:pPr>
        <w:tabs>
          <w:tab w:val="left" w:pos="4320"/>
          <w:tab w:val="left" w:pos="10080"/>
        </w:tabs>
        <w:spacing w:before="120" w:after="120"/>
        <w:rPr>
          <w:b/>
        </w:rPr>
      </w:pPr>
      <w:r>
        <w:t>Für Schlüsselperson mit der Funktion:</w:t>
      </w:r>
      <w:r>
        <w:tab/>
      </w:r>
      <w:r w:rsidR="00C55B1A">
        <w:rPr>
          <w:b/>
        </w:rPr>
        <w:t>Teilprojektleiter KB</w:t>
      </w:r>
    </w:p>
    <w:p w14:paraId="35083004" w14:textId="77777777" w:rsidR="0092122A" w:rsidRDefault="0073477F">
      <w:pPr>
        <w:spacing w:before="120" w:after="120"/>
      </w:pPr>
      <w:r>
        <w:t>Name:</w:t>
      </w:r>
    </w:p>
    <w:p w14:paraId="1626E90E" w14:textId="77777777" w:rsidR="0092122A" w:rsidRDefault="0073477F">
      <w:pPr>
        <w:spacing w:before="120" w:after="120"/>
      </w:pPr>
      <w:r>
        <w:t>Vorname:</w:t>
      </w:r>
    </w:p>
    <w:p w14:paraId="6DC77FFC" w14:textId="77777777" w:rsidR="0092122A" w:rsidRDefault="0073477F">
      <w:pPr>
        <w:spacing w:before="120" w:after="120"/>
      </w:pPr>
      <w:r>
        <w:t>Firma:</w:t>
      </w:r>
    </w:p>
    <w:p w14:paraId="1985CA17" w14:textId="77777777" w:rsidR="0092122A" w:rsidRDefault="0073477F">
      <w:pPr>
        <w:spacing w:before="120" w:after="120"/>
      </w:pPr>
      <w:r>
        <w:t>Beruf, Diplomjahr:</w:t>
      </w:r>
    </w:p>
    <w:p w14:paraId="3CA6A700" w14:textId="77777777" w:rsidR="0092122A" w:rsidRDefault="0073477F">
      <w:pPr>
        <w:spacing w:before="120" w:after="120"/>
      </w:pPr>
      <w:r>
        <w:t>Ausbildung/Weiterbildung:</w:t>
      </w:r>
    </w:p>
    <w:p w14:paraId="60619240" w14:textId="77777777" w:rsidR="0092122A" w:rsidRDefault="0073477F">
      <w:pPr>
        <w:spacing w:before="360" w:after="120"/>
      </w:pPr>
      <w:r>
        <w:t>Projekt:</w:t>
      </w:r>
    </w:p>
    <w:p w14:paraId="1A3486A1" w14:textId="77777777" w:rsidR="0092122A" w:rsidRDefault="0073477F">
      <w:pPr>
        <w:spacing w:before="120" w:after="120"/>
      </w:pPr>
      <w:r>
        <w:t>Zeitraum:</w:t>
      </w:r>
    </w:p>
    <w:p w14:paraId="6C1D9F1C" w14:textId="77777777" w:rsidR="0092122A" w:rsidRDefault="0073477F">
      <w:pPr>
        <w:spacing w:before="120" w:after="120"/>
      </w:pPr>
      <w:r>
        <w:t>Investitionsvolumen:</w:t>
      </w:r>
    </w:p>
    <w:p w14:paraId="476DE018" w14:textId="77777777" w:rsidR="0092122A" w:rsidRDefault="0073477F">
      <w:pPr>
        <w:spacing w:before="120" w:after="120"/>
      </w:pPr>
      <w:r>
        <w:t>Ausgeführte Arbeiten / Leistungen der Schlüsselperson (Angaben zu Funktion und Zeitraum):</w:t>
      </w:r>
    </w:p>
    <w:p w14:paraId="5D3ADA59" w14:textId="77777777" w:rsidR="0092122A" w:rsidRDefault="0073477F">
      <w:pPr>
        <w:spacing w:before="360" w:after="120"/>
      </w:pPr>
      <w:r>
        <w:t>Zur Auskunftserteilung ermächtigte Kontaktperson des Referenz-Auftraggebers:</w:t>
      </w:r>
    </w:p>
    <w:p w14:paraId="35D77C2C" w14:textId="77777777" w:rsidR="0092122A" w:rsidRDefault="0073477F">
      <w:pPr>
        <w:spacing w:before="120" w:after="120"/>
      </w:pPr>
      <w:r>
        <w:t>Auftraggeber:</w:t>
      </w:r>
    </w:p>
    <w:p w14:paraId="26C376C8" w14:textId="77777777" w:rsidR="0092122A" w:rsidRDefault="0073477F">
      <w:pPr>
        <w:spacing w:before="120" w:after="120"/>
      </w:pPr>
      <w:r>
        <w:t>Funktion:</w:t>
      </w:r>
    </w:p>
    <w:p w14:paraId="33B0A57B" w14:textId="77777777" w:rsidR="0092122A" w:rsidRDefault="0073477F">
      <w:pPr>
        <w:spacing w:before="120" w:after="120"/>
      </w:pPr>
      <w:r>
        <w:t>Name:</w:t>
      </w:r>
    </w:p>
    <w:p w14:paraId="1AC93CD2" w14:textId="77777777" w:rsidR="0092122A" w:rsidRDefault="0073477F">
      <w:pPr>
        <w:spacing w:before="120" w:after="120"/>
      </w:pPr>
      <w:r>
        <w:t>Adresse:</w:t>
      </w:r>
    </w:p>
    <w:p w14:paraId="352F15AA" w14:textId="77777777" w:rsidR="0092122A" w:rsidRDefault="0073477F">
      <w:pPr>
        <w:spacing w:before="120" w:after="120"/>
      </w:pPr>
      <w:r>
        <w:t>E-Mail:</w:t>
      </w:r>
    </w:p>
    <w:p w14:paraId="539BD423" w14:textId="77777777" w:rsidR="0092122A" w:rsidRDefault="0073477F">
      <w:pPr>
        <w:spacing w:before="120" w:after="360"/>
      </w:pPr>
      <w:r>
        <w:t>Telefon:</w:t>
      </w:r>
    </w:p>
    <w:p w14:paraId="1C263356" w14:textId="77777777" w:rsidR="0092122A" w:rsidRDefault="0073477F">
      <w:r>
        <w:t>In welchem Sinne ist das angegebene Projekt mit dem vorliegenden Projekt vergleichbar?</w:t>
      </w:r>
    </w:p>
    <w:tbl>
      <w:tblPr>
        <w:tblW w:w="0" w:type="auto"/>
        <w:tblLook w:val="04A0" w:firstRow="1" w:lastRow="0" w:firstColumn="1" w:lastColumn="0" w:noHBand="0" w:noVBand="1"/>
      </w:tblPr>
      <w:tblGrid>
        <w:gridCol w:w="10080"/>
      </w:tblGrid>
      <w:tr w:rsidR="0092122A" w14:paraId="1A658D21" w14:textId="77777777">
        <w:trPr>
          <w:trHeight w:val="1440"/>
        </w:trPr>
        <w:tc>
          <w:tcPr>
            <w:tcW w:w="10080" w:type="dxa"/>
            <w:tcBorders>
              <w:top w:val="nil"/>
              <w:left w:val="nil"/>
              <w:bottom w:val="nil"/>
              <w:right w:val="nil"/>
              <w:tl2br w:val="nil"/>
              <w:tr2bl w:val="nil"/>
            </w:tcBorders>
            <w:shd w:val="clear" w:color="auto" w:fill="FFFFFF"/>
          </w:tcPr>
          <w:p w14:paraId="008C1DF2" w14:textId="77777777" w:rsidR="0092122A" w:rsidRDefault="0092122A"/>
        </w:tc>
      </w:tr>
    </w:tbl>
    <w:p w14:paraId="44E3F804" w14:textId="77777777" w:rsidR="0092122A" w:rsidRDefault="0073477F">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92122A" w14:paraId="5B495C35" w14:textId="77777777">
        <w:trPr>
          <w:trHeight w:val="1440"/>
        </w:trPr>
        <w:tc>
          <w:tcPr>
            <w:tcW w:w="10080" w:type="dxa"/>
            <w:tcBorders>
              <w:top w:val="nil"/>
              <w:left w:val="nil"/>
              <w:bottom w:val="nil"/>
              <w:right w:val="nil"/>
              <w:tl2br w:val="nil"/>
              <w:tr2bl w:val="nil"/>
            </w:tcBorders>
            <w:shd w:val="clear" w:color="auto" w:fill="FFFFFF"/>
          </w:tcPr>
          <w:p w14:paraId="78AE8C4D" w14:textId="77777777" w:rsidR="0092122A" w:rsidRDefault="0092122A"/>
        </w:tc>
      </w:tr>
    </w:tbl>
    <w:p w14:paraId="7F7DEFC5" w14:textId="77777777" w:rsidR="00C55B1A" w:rsidRDefault="00C55B1A">
      <w:pPr>
        <w:spacing w:before="0" w:after="0" w:line="240" w:lineRule="auto"/>
        <w:jc w:val="left"/>
        <w:rPr>
          <w:b/>
        </w:rPr>
      </w:pPr>
      <w:r>
        <w:br w:type="page"/>
      </w:r>
    </w:p>
    <w:p w14:paraId="52DB9754" w14:textId="428AEB96" w:rsidR="00C55B1A" w:rsidRDefault="00C55B1A" w:rsidP="00C55B1A">
      <w:pPr>
        <w:pStyle w:val="KBOBTitel2"/>
      </w:pPr>
      <w:r>
        <w:lastRenderedPageBreak/>
        <w:t>Chefbauleiter</w:t>
      </w:r>
    </w:p>
    <w:p w14:paraId="4D495146" w14:textId="77777777" w:rsidR="00C55B1A" w:rsidRDefault="00C55B1A" w:rsidP="00C55B1A">
      <w:pPr>
        <w:spacing w:before="360" w:after="120"/>
      </w:pPr>
      <w:r>
        <w:rPr>
          <w:b/>
        </w:rPr>
        <w:t>Referenz 1</w:t>
      </w:r>
    </w:p>
    <w:p w14:paraId="10BFC984" w14:textId="7FF2F606" w:rsidR="00C55B1A" w:rsidRDefault="00C55B1A" w:rsidP="00C55B1A">
      <w:pPr>
        <w:tabs>
          <w:tab w:val="left" w:pos="4320"/>
          <w:tab w:val="left" w:pos="10080"/>
        </w:tabs>
        <w:spacing w:before="120" w:after="120"/>
        <w:rPr>
          <w:b/>
        </w:rPr>
      </w:pPr>
      <w:r>
        <w:t>Für Schlüsselperson mit der Funktion:</w:t>
      </w:r>
      <w:r>
        <w:tab/>
      </w:r>
      <w:r>
        <w:rPr>
          <w:b/>
        </w:rPr>
        <w:t>Chefbauleiter</w:t>
      </w:r>
    </w:p>
    <w:p w14:paraId="28A293B0" w14:textId="77777777" w:rsidR="00C55B1A" w:rsidRDefault="00C55B1A" w:rsidP="00C55B1A">
      <w:pPr>
        <w:spacing w:before="120" w:after="120"/>
      </w:pPr>
      <w:r>
        <w:t>Name:</w:t>
      </w:r>
    </w:p>
    <w:p w14:paraId="00088C66" w14:textId="77777777" w:rsidR="00C55B1A" w:rsidRDefault="00C55B1A" w:rsidP="00C55B1A">
      <w:pPr>
        <w:spacing w:before="120" w:after="120"/>
      </w:pPr>
      <w:r>
        <w:t>Vorname:</w:t>
      </w:r>
    </w:p>
    <w:p w14:paraId="62FEE724" w14:textId="77777777" w:rsidR="00C55B1A" w:rsidRDefault="00C55B1A" w:rsidP="00C55B1A">
      <w:pPr>
        <w:spacing w:before="120" w:after="120"/>
      </w:pPr>
      <w:r>
        <w:t>Firma:</w:t>
      </w:r>
    </w:p>
    <w:p w14:paraId="67F631DC" w14:textId="77777777" w:rsidR="00C55B1A" w:rsidRDefault="00C55B1A" w:rsidP="00C55B1A">
      <w:pPr>
        <w:spacing w:before="120" w:after="120"/>
      </w:pPr>
      <w:r>
        <w:t>Beruf, Diplomjahr:</w:t>
      </w:r>
    </w:p>
    <w:p w14:paraId="6AE3ADF8" w14:textId="77777777" w:rsidR="00C55B1A" w:rsidRDefault="00C55B1A" w:rsidP="00C55B1A">
      <w:pPr>
        <w:spacing w:before="120" w:after="120"/>
      </w:pPr>
      <w:r>
        <w:t>Ausbildung/Weiterbildung:</w:t>
      </w:r>
    </w:p>
    <w:p w14:paraId="3B95F642" w14:textId="77777777" w:rsidR="00C55B1A" w:rsidRDefault="00C55B1A" w:rsidP="00C55B1A">
      <w:pPr>
        <w:spacing w:before="360" w:after="120"/>
      </w:pPr>
      <w:r>
        <w:t>Projekt:</w:t>
      </w:r>
    </w:p>
    <w:p w14:paraId="031522DD" w14:textId="77777777" w:rsidR="00C55B1A" w:rsidRDefault="00C55B1A" w:rsidP="00C55B1A">
      <w:pPr>
        <w:spacing w:before="120" w:after="120"/>
      </w:pPr>
      <w:r>
        <w:t>Zeitraum:</w:t>
      </w:r>
    </w:p>
    <w:p w14:paraId="5CE72671" w14:textId="77777777" w:rsidR="00C55B1A" w:rsidRDefault="00C55B1A" w:rsidP="00C55B1A">
      <w:pPr>
        <w:spacing w:before="120" w:after="120"/>
      </w:pPr>
      <w:r>
        <w:t>Investitionsvolumen:</w:t>
      </w:r>
    </w:p>
    <w:p w14:paraId="2ABA92B3" w14:textId="77777777" w:rsidR="00C55B1A" w:rsidRDefault="00C55B1A" w:rsidP="00C55B1A">
      <w:pPr>
        <w:spacing w:before="120" w:after="120"/>
      </w:pPr>
      <w:r>
        <w:t>Ausgeführte Arbeiten / Leistungen der Schlüsselperson (Angaben zu Funktion und Zeitraum):</w:t>
      </w:r>
    </w:p>
    <w:p w14:paraId="529A98BF" w14:textId="77777777" w:rsidR="00C55B1A" w:rsidRDefault="00C55B1A" w:rsidP="00C55B1A">
      <w:pPr>
        <w:spacing w:before="360" w:after="120"/>
      </w:pPr>
      <w:r>
        <w:t>Zur Auskunftserteilung ermächtigte Kontaktperson des Referenz-Auftraggebers:</w:t>
      </w:r>
    </w:p>
    <w:p w14:paraId="0FE2A850" w14:textId="77777777" w:rsidR="00C55B1A" w:rsidRDefault="00C55B1A" w:rsidP="00C55B1A">
      <w:pPr>
        <w:spacing w:before="120" w:after="120"/>
      </w:pPr>
      <w:r>
        <w:t>Auftraggeber:</w:t>
      </w:r>
    </w:p>
    <w:p w14:paraId="055FBF23" w14:textId="77777777" w:rsidR="00C55B1A" w:rsidRDefault="00C55B1A" w:rsidP="00C55B1A">
      <w:pPr>
        <w:spacing w:before="120" w:after="120"/>
      </w:pPr>
      <w:r>
        <w:t>Funktion:</w:t>
      </w:r>
    </w:p>
    <w:p w14:paraId="45344C6D" w14:textId="77777777" w:rsidR="00C55B1A" w:rsidRDefault="00C55B1A" w:rsidP="00C55B1A">
      <w:pPr>
        <w:spacing w:before="120" w:after="120"/>
      </w:pPr>
      <w:r>
        <w:t>Name:</w:t>
      </w:r>
    </w:p>
    <w:p w14:paraId="0264B99C" w14:textId="77777777" w:rsidR="00C55B1A" w:rsidRDefault="00C55B1A" w:rsidP="00C55B1A">
      <w:pPr>
        <w:spacing w:before="120" w:after="120"/>
      </w:pPr>
      <w:r>
        <w:t>Adresse:</w:t>
      </w:r>
    </w:p>
    <w:p w14:paraId="6D313823" w14:textId="77777777" w:rsidR="00C55B1A" w:rsidRDefault="00C55B1A" w:rsidP="00C55B1A">
      <w:pPr>
        <w:spacing w:before="120" w:after="120"/>
      </w:pPr>
      <w:r>
        <w:t>E-Mail:</w:t>
      </w:r>
    </w:p>
    <w:p w14:paraId="7D723B87" w14:textId="77777777" w:rsidR="00C55B1A" w:rsidRDefault="00C55B1A" w:rsidP="00C55B1A">
      <w:pPr>
        <w:spacing w:before="120" w:after="360"/>
      </w:pPr>
      <w:r>
        <w:t>Telefon:</w:t>
      </w:r>
    </w:p>
    <w:p w14:paraId="2262B39D" w14:textId="77777777" w:rsidR="00C55B1A" w:rsidRDefault="00C55B1A" w:rsidP="00C55B1A">
      <w:r>
        <w:t>In welchem Sinne ist das angegebene Projekt mit dem vorliegenden Projekt vergleichbar?</w:t>
      </w:r>
    </w:p>
    <w:tbl>
      <w:tblPr>
        <w:tblW w:w="0" w:type="auto"/>
        <w:tblLook w:val="04A0" w:firstRow="1" w:lastRow="0" w:firstColumn="1" w:lastColumn="0" w:noHBand="0" w:noVBand="1"/>
      </w:tblPr>
      <w:tblGrid>
        <w:gridCol w:w="10080"/>
      </w:tblGrid>
      <w:tr w:rsidR="00C55B1A" w14:paraId="455F6FAC" w14:textId="77777777" w:rsidTr="001B5B44">
        <w:trPr>
          <w:trHeight w:val="1440"/>
        </w:trPr>
        <w:tc>
          <w:tcPr>
            <w:tcW w:w="10080" w:type="dxa"/>
            <w:tcBorders>
              <w:top w:val="nil"/>
              <w:left w:val="nil"/>
              <w:bottom w:val="nil"/>
              <w:right w:val="nil"/>
              <w:tl2br w:val="nil"/>
              <w:tr2bl w:val="nil"/>
            </w:tcBorders>
            <w:shd w:val="clear" w:color="auto" w:fill="FFFFFF"/>
          </w:tcPr>
          <w:p w14:paraId="3F915465" w14:textId="77777777" w:rsidR="00C55B1A" w:rsidRDefault="00C55B1A" w:rsidP="001B5B44"/>
        </w:tc>
      </w:tr>
    </w:tbl>
    <w:p w14:paraId="794BF02C" w14:textId="77777777" w:rsidR="00C55B1A" w:rsidRDefault="00C55B1A" w:rsidP="00C55B1A">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C55B1A" w14:paraId="377A80A3" w14:textId="77777777" w:rsidTr="001B5B44">
        <w:trPr>
          <w:trHeight w:val="1440"/>
        </w:trPr>
        <w:tc>
          <w:tcPr>
            <w:tcW w:w="10080" w:type="dxa"/>
            <w:tcBorders>
              <w:top w:val="nil"/>
              <w:left w:val="nil"/>
              <w:bottom w:val="nil"/>
              <w:right w:val="nil"/>
              <w:tl2br w:val="nil"/>
              <w:tr2bl w:val="nil"/>
            </w:tcBorders>
            <w:shd w:val="clear" w:color="auto" w:fill="FFFFFF"/>
          </w:tcPr>
          <w:p w14:paraId="7149CE41" w14:textId="77777777" w:rsidR="00C55B1A" w:rsidRDefault="00C55B1A" w:rsidP="001B5B44"/>
        </w:tc>
      </w:tr>
    </w:tbl>
    <w:p w14:paraId="71A5ABC7" w14:textId="77777777" w:rsidR="00C55B1A" w:rsidRDefault="00C55B1A" w:rsidP="00C55B1A">
      <w:pPr>
        <w:spacing w:before="0" w:after="0" w:line="240" w:lineRule="auto"/>
        <w:jc w:val="left"/>
        <w:rPr>
          <w:b/>
        </w:rPr>
      </w:pPr>
      <w:r>
        <w:br w:type="page"/>
      </w:r>
    </w:p>
    <w:p w14:paraId="56EEAA9F" w14:textId="77777777" w:rsidR="00C55B1A" w:rsidRDefault="00C55B1A" w:rsidP="00C55B1A">
      <w:pPr>
        <w:pStyle w:val="KBOBTitel1"/>
      </w:pPr>
      <w:r>
        <w:lastRenderedPageBreak/>
        <w:t>Nachweis der Verfügbarkeit der Schlüsselpersonen (EK4)</w:t>
      </w:r>
    </w:p>
    <w:p w14:paraId="1D147EE3" w14:textId="77777777" w:rsidR="00C55B1A" w:rsidRPr="008546D0" w:rsidRDefault="00C55B1A" w:rsidP="00C55B1A">
      <w:pPr>
        <w:spacing w:before="480" w:after="0"/>
        <w:rPr>
          <w:b/>
        </w:rPr>
      </w:pPr>
      <w:r>
        <w:rPr>
          <w:b/>
        </w:rPr>
        <w:t>Einsatzplan des Projektleiters PV Bau (PL PV Bau):</w:t>
      </w:r>
    </w:p>
    <w:p w14:paraId="36549E3C" w14:textId="77777777" w:rsidR="00C55B1A" w:rsidRPr="008546D0" w:rsidRDefault="00C55B1A" w:rsidP="00C55B1A">
      <w:pPr>
        <w:spacing w:before="0" w:after="120"/>
      </w:pPr>
      <w:r>
        <w:t>(für die ersten 24 Monate des Auftrags ab Beginn des Ausführungstermins)</w:t>
      </w:r>
    </w:p>
    <w:tbl>
      <w:tblPr>
        <w:tblW w:w="0" w:type="auto"/>
        <w:tblLook w:val="04A0" w:firstRow="1" w:lastRow="0" w:firstColumn="1" w:lastColumn="0" w:noHBand="0" w:noVBand="1"/>
      </w:tblPr>
      <w:tblGrid>
        <w:gridCol w:w="573"/>
        <w:gridCol w:w="3419"/>
        <w:gridCol w:w="753"/>
        <w:gridCol w:w="753"/>
        <w:gridCol w:w="753"/>
        <w:gridCol w:w="753"/>
        <w:gridCol w:w="753"/>
        <w:gridCol w:w="753"/>
        <w:gridCol w:w="753"/>
        <w:gridCol w:w="753"/>
      </w:tblGrid>
      <w:tr w:rsidR="00C55B1A" w14:paraId="7165AF7C"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747407B" w14:textId="77777777" w:rsidR="00C55B1A" w:rsidRDefault="00C55B1A" w:rsidP="001B5B44">
            <w:pPr>
              <w:jc w:val="left"/>
            </w:pPr>
            <w:r>
              <w:rPr>
                <w:b/>
                <w:sz w:val="16"/>
              </w:rPr>
              <w:t>Nr.</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381A2F9" w14:textId="77777777" w:rsidR="00C55B1A" w:rsidRDefault="00C55B1A" w:rsidP="001B5B44">
            <w:pPr>
              <w:jc w:val="left"/>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0F5600B4" w14:textId="77777777" w:rsidR="00C55B1A" w:rsidRDefault="00C55B1A" w:rsidP="001B5B44">
            <w:pPr>
              <w:jc w:val="center"/>
              <w:rPr>
                <w:sz w:val="16"/>
              </w:rPr>
            </w:pPr>
            <w:r>
              <w:rPr>
                <w:b/>
                <w:sz w:val="16"/>
              </w:rPr>
              <w:t>Quartal (Beschäftigung in % angeben)</w:t>
            </w:r>
          </w:p>
        </w:tc>
      </w:tr>
      <w:tr w:rsidR="00C55B1A" w14:paraId="10B61405"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50A2DCB"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28BA76D" w14:textId="77777777" w:rsidR="00C55B1A" w:rsidRDefault="00C55B1A" w:rsidP="001B5B44">
            <w:pPr>
              <w:spacing w:before="0" w:after="0"/>
              <w:rPr>
                <w:sz w:val="16"/>
              </w:rPr>
            </w:pPr>
            <w:r>
              <w:rPr>
                <w:sz w:val="16"/>
              </w:rPr>
              <w:t>Quartal ab Zuschlagsentscheid</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2A2E2E7" w14:textId="77777777" w:rsidR="00C55B1A" w:rsidRDefault="00C55B1A" w:rsidP="001B5B44">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DE79DBF" w14:textId="77777777" w:rsidR="00C55B1A" w:rsidRDefault="00C55B1A" w:rsidP="001B5B44">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99B7C75" w14:textId="77777777" w:rsidR="00C55B1A" w:rsidRDefault="00C55B1A" w:rsidP="001B5B44">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D0266B3" w14:textId="77777777" w:rsidR="00C55B1A" w:rsidRDefault="00C55B1A" w:rsidP="001B5B44">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02AC4D6" w14:textId="77777777" w:rsidR="00C55B1A" w:rsidRDefault="00C55B1A" w:rsidP="001B5B44">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3CDF71E" w14:textId="77777777" w:rsidR="00C55B1A" w:rsidRDefault="00C55B1A" w:rsidP="001B5B44">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F8E2EA4" w14:textId="77777777" w:rsidR="00C55B1A" w:rsidRDefault="00C55B1A" w:rsidP="001B5B44">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C9FFCE8" w14:textId="77777777" w:rsidR="00C55B1A" w:rsidRDefault="00C55B1A" w:rsidP="001B5B44">
            <w:pPr>
              <w:spacing w:before="0" w:after="0"/>
              <w:jc w:val="center"/>
              <w:rPr>
                <w:sz w:val="16"/>
              </w:rPr>
            </w:pPr>
            <w:r>
              <w:rPr>
                <w:b/>
                <w:sz w:val="16"/>
              </w:rPr>
              <w:t>8</w:t>
            </w:r>
          </w:p>
        </w:tc>
      </w:tr>
      <w:tr w:rsidR="00C55B1A" w14:paraId="2C8BB22F"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42ABF16"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6F17C77" w14:textId="77777777" w:rsidR="00C55B1A" w:rsidRDefault="00C55B1A" w:rsidP="001B5B44">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940DA63" w14:textId="1649DCE5" w:rsidR="00C55B1A" w:rsidRDefault="00AD7D16" w:rsidP="001B5B44">
            <w:pPr>
              <w:spacing w:before="0" w:after="0"/>
              <w:jc w:val="center"/>
              <w:rPr>
                <w:sz w:val="16"/>
              </w:rPr>
            </w:pPr>
            <w:r>
              <w:rPr>
                <w:b/>
                <w:sz w:val="16"/>
              </w:rPr>
              <w:t>3/20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806FD28" w14:textId="4ADE44F3" w:rsidR="00C55B1A" w:rsidRDefault="000B761D" w:rsidP="001B5B44">
            <w:pPr>
              <w:spacing w:before="0" w:after="0"/>
              <w:jc w:val="center"/>
              <w:rPr>
                <w:sz w:val="16"/>
              </w:rPr>
            </w:pPr>
            <w:r>
              <w:rPr>
                <w:b/>
                <w:sz w:val="16"/>
              </w:rPr>
              <w:t>4/20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F2A9E4E" w14:textId="430E57E8" w:rsidR="00C55B1A" w:rsidRDefault="000B761D" w:rsidP="001B5B44">
            <w:pPr>
              <w:spacing w:before="0" w:after="0"/>
              <w:jc w:val="center"/>
              <w:rPr>
                <w:sz w:val="16"/>
              </w:rPr>
            </w:pPr>
            <w:r>
              <w:rPr>
                <w:b/>
                <w:sz w:val="16"/>
              </w:rPr>
              <w:t>1/21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107E7B6" w14:textId="570C66C2" w:rsidR="00C55B1A" w:rsidRDefault="000B761D" w:rsidP="001B5B44">
            <w:pPr>
              <w:spacing w:before="0" w:after="0"/>
              <w:jc w:val="center"/>
              <w:rPr>
                <w:sz w:val="16"/>
              </w:rPr>
            </w:pPr>
            <w:r>
              <w:rPr>
                <w:b/>
                <w:sz w:val="16"/>
              </w:rPr>
              <w:t>2/21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750EEA1" w14:textId="72839B10" w:rsidR="00C55B1A" w:rsidRDefault="000B761D" w:rsidP="001B5B44">
            <w:pPr>
              <w:spacing w:before="0" w:after="0"/>
              <w:jc w:val="center"/>
              <w:rPr>
                <w:sz w:val="16"/>
              </w:rPr>
            </w:pPr>
            <w:r>
              <w:rPr>
                <w:b/>
                <w:sz w:val="16"/>
              </w:rPr>
              <w:t>3/21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6DF9B8F" w14:textId="3BA49A86" w:rsidR="00C55B1A" w:rsidRDefault="000B761D" w:rsidP="001B5B44">
            <w:pPr>
              <w:spacing w:before="0" w:after="0"/>
              <w:jc w:val="center"/>
              <w:rPr>
                <w:sz w:val="16"/>
              </w:rPr>
            </w:pPr>
            <w:r>
              <w:rPr>
                <w:b/>
                <w:sz w:val="16"/>
              </w:rPr>
              <w:t>4/21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B5FAD90" w14:textId="43F69C29" w:rsidR="00C55B1A" w:rsidRDefault="000B761D" w:rsidP="001B5B44">
            <w:pPr>
              <w:spacing w:before="0" w:after="0"/>
              <w:jc w:val="center"/>
              <w:rPr>
                <w:sz w:val="16"/>
              </w:rPr>
            </w:pPr>
            <w:r>
              <w:rPr>
                <w:b/>
                <w:sz w:val="16"/>
              </w:rPr>
              <w:t>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0926DD1" w14:textId="29E3842C" w:rsidR="00C55B1A" w:rsidRDefault="000B761D" w:rsidP="001B5B44">
            <w:pPr>
              <w:spacing w:before="0" w:after="0"/>
              <w:jc w:val="center"/>
              <w:rPr>
                <w:sz w:val="16"/>
              </w:rPr>
            </w:pPr>
            <w:r>
              <w:rPr>
                <w:b/>
                <w:sz w:val="16"/>
              </w:rPr>
              <w:t>2/22</w:t>
            </w:r>
          </w:p>
        </w:tc>
      </w:tr>
      <w:tr w:rsidR="00C55B1A" w14:paraId="049FC900"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3F84F4" w14:textId="77777777" w:rsidR="00C55B1A" w:rsidRDefault="00C55B1A" w:rsidP="001B5B44">
            <w:pPr>
              <w:spacing w:before="0" w:after="0"/>
            </w:pPr>
            <w:r>
              <w:rPr>
                <w:sz w:val="16"/>
              </w:rPr>
              <w:t>1</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DC29E1" w14:textId="77777777" w:rsidR="00C55B1A" w:rsidRPr="00170E09" w:rsidRDefault="00C55B1A" w:rsidP="001B5B44">
            <w:pPr>
              <w:spacing w:before="0" w:after="0"/>
              <w:rPr>
                <w:color w:val="FF0000"/>
                <w:sz w:val="16"/>
              </w:rPr>
            </w:pPr>
            <w:r w:rsidRPr="00170E09">
              <w:rPr>
                <w:color w:val="FF0000"/>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3F812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4A2B34"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683DA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12591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F0488E"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1C45D3"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AFB27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5ED1B4" w14:textId="77777777" w:rsidR="00C55B1A" w:rsidRDefault="00C55B1A" w:rsidP="001B5B44">
            <w:pPr>
              <w:spacing w:before="0" w:after="0"/>
              <w:jc w:val="center"/>
              <w:rPr>
                <w:sz w:val="16"/>
              </w:rPr>
            </w:pPr>
          </w:p>
        </w:tc>
      </w:tr>
      <w:tr w:rsidR="00C55B1A" w14:paraId="00DB2098"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EEB9FA" w14:textId="77777777" w:rsidR="00C55B1A" w:rsidRDefault="00C55B1A" w:rsidP="001B5B44">
            <w:pPr>
              <w:spacing w:before="0" w:after="0"/>
            </w:pPr>
            <w:r>
              <w:rPr>
                <w:sz w:val="16"/>
              </w:rPr>
              <w:t>2</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616F67"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FBBC79"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7A7580"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FA9FF8"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D7B938"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E9882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197F9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416109"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34562E" w14:textId="77777777" w:rsidR="00C55B1A" w:rsidRDefault="00C55B1A" w:rsidP="001B5B44">
            <w:pPr>
              <w:spacing w:before="0" w:after="0"/>
              <w:jc w:val="center"/>
              <w:rPr>
                <w:sz w:val="16"/>
              </w:rPr>
            </w:pPr>
          </w:p>
        </w:tc>
      </w:tr>
      <w:tr w:rsidR="00C55B1A" w14:paraId="64B7841B"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7E20B0" w14:textId="77777777" w:rsidR="00C55B1A" w:rsidRDefault="00C55B1A" w:rsidP="001B5B44">
            <w:pPr>
              <w:spacing w:before="0" w:after="0"/>
            </w:pPr>
            <w:r>
              <w:rPr>
                <w:sz w:val="16"/>
              </w:rPr>
              <w:t>..</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B8E5FF"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5C0F6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C88D61"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E4B8B3"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8E8B9B"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8EBEAE"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35FF56"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917630"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6FD127" w14:textId="77777777" w:rsidR="00C55B1A" w:rsidRDefault="00C55B1A" w:rsidP="001B5B44">
            <w:pPr>
              <w:spacing w:before="0" w:after="0"/>
              <w:jc w:val="center"/>
              <w:rPr>
                <w:sz w:val="16"/>
              </w:rPr>
            </w:pPr>
          </w:p>
        </w:tc>
      </w:tr>
      <w:tr w:rsidR="00C55B1A" w14:paraId="164BFE37"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53EFD3" w14:textId="77777777" w:rsidR="00C55B1A" w:rsidRDefault="00C55B1A" w:rsidP="001B5B44">
            <w:pPr>
              <w:spacing w:before="0" w:after="0"/>
            </w:pPr>
            <w:r>
              <w:rPr>
                <w:sz w:val="16"/>
              </w:rPr>
              <w:t>..</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460B3"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9E6DFF"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EEA79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A0B93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EED0B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C90DD0"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23B38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AB79D7"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6E1C9A" w14:textId="77777777" w:rsidR="00C55B1A" w:rsidRDefault="00C55B1A" w:rsidP="001B5B44">
            <w:pPr>
              <w:spacing w:before="0" w:after="0"/>
              <w:jc w:val="center"/>
              <w:rPr>
                <w:sz w:val="16"/>
              </w:rPr>
            </w:pPr>
          </w:p>
        </w:tc>
      </w:tr>
      <w:tr w:rsidR="00C55B1A" w14:paraId="3A65E972"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643548" w14:textId="77777777" w:rsidR="00C55B1A" w:rsidRDefault="00C55B1A" w:rsidP="001B5B44">
            <w:pPr>
              <w:spacing w:before="0" w:after="0"/>
            </w:pPr>
            <w:r>
              <w:rPr>
                <w:sz w:val="16"/>
              </w:rPr>
              <w:t>..</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5CF8EE"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C679F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4282E0"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A3AC68"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19F43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BB958F"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658124"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181506"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EB63F1" w14:textId="77777777" w:rsidR="00C55B1A" w:rsidRDefault="00C55B1A" w:rsidP="001B5B44">
            <w:pPr>
              <w:spacing w:before="0" w:after="0"/>
              <w:jc w:val="center"/>
              <w:rPr>
                <w:sz w:val="16"/>
              </w:rPr>
            </w:pPr>
          </w:p>
        </w:tc>
      </w:tr>
      <w:tr w:rsidR="00C55B1A" w14:paraId="27F77D40"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B98C88"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51409B" w14:textId="77777777" w:rsidR="00C55B1A" w:rsidRDefault="00C55B1A" w:rsidP="001B5B44">
            <w:pPr>
              <w:spacing w:before="0" w:after="0"/>
              <w:rPr>
                <w:sz w:val="16"/>
              </w:rPr>
            </w:pPr>
            <w:r>
              <w:rPr>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28563E"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8183D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AC41C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6515D7"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038DC7"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62FFB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F98D1D"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A765C1" w14:textId="77777777" w:rsidR="00C55B1A" w:rsidRDefault="00C55B1A" w:rsidP="001B5B44">
            <w:pPr>
              <w:spacing w:before="0" w:after="0"/>
              <w:jc w:val="center"/>
              <w:rPr>
                <w:sz w:val="16"/>
              </w:rPr>
            </w:pPr>
          </w:p>
        </w:tc>
      </w:tr>
      <w:tr w:rsidR="00C55B1A" w14:paraId="65A1D70B"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8CB573"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19D545" w14:textId="77777777" w:rsidR="00C55B1A" w:rsidRDefault="00C55B1A" w:rsidP="001B5B44">
            <w:pPr>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177F67"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7F42E6"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36390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370A0D"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897143"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CAD75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B39001"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A82BB8" w14:textId="77777777" w:rsidR="00C55B1A" w:rsidRDefault="00C55B1A" w:rsidP="001B5B44">
            <w:pPr>
              <w:spacing w:before="0" w:after="0"/>
              <w:jc w:val="center"/>
              <w:rPr>
                <w:sz w:val="16"/>
              </w:rPr>
            </w:pPr>
          </w:p>
        </w:tc>
      </w:tr>
      <w:tr w:rsidR="00C55B1A" w14:paraId="0E24205A"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C39E1B"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953BC3" w14:textId="77777777" w:rsidR="00C55B1A" w:rsidRDefault="00C55B1A" w:rsidP="001B5B44">
            <w:pPr>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228C65" w14:textId="1833EFD3" w:rsidR="00C55B1A" w:rsidRPr="001B5B44" w:rsidRDefault="001B5B44" w:rsidP="001B5B44">
            <w:pPr>
              <w:spacing w:before="0" w:after="0"/>
              <w:jc w:val="center"/>
              <w:rPr>
                <w:b/>
                <w:bCs/>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70CF64" w14:textId="1F654C1E" w:rsidR="00C55B1A" w:rsidRPr="001B5B44" w:rsidRDefault="001B5B44" w:rsidP="001B5B44">
            <w:pPr>
              <w:spacing w:before="0" w:after="0"/>
              <w:jc w:val="center"/>
              <w:rPr>
                <w:b/>
                <w:bCs/>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D0FADB" w14:textId="3FC281D9" w:rsidR="00C55B1A" w:rsidRPr="001B5B44" w:rsidRDefault="001B5B44" w:rsidP="001B5B44">
            <w:pPr>
              <w:spacing w:before="0" w:after="0"/>
              <w:jc w:val="center"/>
              <w:rPr>
                <w:b/>
                <w:bCs/>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3480FE" w14:textId="7115B7D8" w:rsidR="00C55B1A" w:rsidRPr="001B5B44" w:rsidRDefault="001B5B44" w:rsidP="001B5B44">
            <w:pPr>
              <w:spacing w:before="0" w:after="0"/>
              <w:jc w:val="center"/>
              <w:rPr>
                <w:b/>
                <w:bCs/>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457D84" w14:textId="1DC41459" w:rsidR="00C55B1A" w:rsidRPr="001B5B44" w:rsidRDefault="001B5B44" w:rsidP="001B5B44">
            <w:pPr>
              <w:spacing w:before="0" w:after="0"/>
              <w:jc w:val="center"/>
              <w:rPr>
                <w:b/>
                <w:bCs/>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ED2ADD" w14:textId="6190C42F" w:rsidR="00C55B1A" w:rsidRPr="001B5B44" w:rsidRDefault="001B5B44" w:rsidP="001B5B44">
            <w:pPr>
              <w:spacing w:before="0" w:after="0"/>
              <w:jc w:val="center"/>
              <w:rPr>
                <w:b/>
                <w:bCs/>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922812" w14:textId="14204178" w:rsidR="00C55B1A" w:rsidRPr="001B5B44" w:rsidRDefault="001B5B44" w:rsidP="001B5B44">
            <w:pPr>
              <w:spacing w:before="0" w:after="0"/>
              <w:jc w:val="center"/>
              <w:rPr>
                <w:b/>
                <w:bCs/>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17EE78" w14:textId="04399A45" w:rsidR="00C55B1A" w:rsidRPr="001B5B44" w:rsidRDefault="001B5B44" w:rsidP="001B5B44">
            <w:pPr>
              <w:spacing w:before="0" w:after="0"/>
              <w:jc w:val="center"/>
              <w:rPr>
                <w:b/>
                <w:bCs/>
                <w:sz w:val="16"/>
              </w:rPr>
            </w:pPr>
            <w:r w:rsidRPr="001B5B44">
              <w:rPr>
                <w:b/>
                <w:bCs/>
                <w:sz w:val="16"/>
              </w:rPr>
              <w:t>100</w:t>
            </w:r>
          </w:p>
        </w:tc>
      </w:tr>
    </w:tbl>
    <w:p w14:paraId="1AF9DD5D" w14:textId="77777777" w:rsidR="00C55B1A" w:rsidRDefault="00C55B1A" w:rsidP="00C55B1A">
      <w:pPr>
        <w:spacing w:before="480" w:after="0"/>
      </w:pPr>
      <w:r>
        <w:rPr>
          <w:b/>
        </w:rPr>
        <w:t xml:space="preserve">Einsatzplan </w:t>
      </w:r>
      <w:r w:rsidRPr="0045647F">
        <w:rPr>
          <w:b/>
        </w:rPr>
        <w:t xml:space="preserve">des </w:t>
      </w:r>
      <w:r>
        <w:rPr>
          <w:b/>
        </w:rPr>
        <w:t>Teilprojektleiters KB</w:t>
      </w:r>
      <w:r w:rsidRPr="0045647F">
        <w:rPr>
          <w:b/>
        </w:rPr>
        <w:t xml:space="preserve"> (</w:t>
      </w:r>
      <w:r>
        <w:rPr>
          <w:b/>
        </w:rPr>
        <w:t>TPL KB</w:t>
      </w:r>
      <w:r w:rsidRPr="0045647F">
        <w:rPr>
          <w:b/>
        </w:rPr>
        <w:t>):</w:t>
      </w:r>
    </w:p>
    <w:p w14:paraId="7EADEE65" w14:textId="77777777" w:rsidR="00C55B1A" w:rsidRDefault="00C55B1A" w:rsidP="00C55B1A">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3"/>
        <w:gridCol w:w="3419"/>
        <w:gridCol w:w="753"/>
        <w:gridCol w:w="753"/>
        <w:gridCol w:w="753"/>
        <w:gridCol w:w="753"/>
        <w:gridCol w:w="753"/>
        <w:gridCol w:w="753"/>
        <w:gridCol w:w="753"/>
        <w:gridCol w:w="753"/>
      </w:tblGrid>
      <w:tr w:rsidR="00C55B1A" w14:paraId="5A959F1E"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19F8453" w14:textId="77777777" w:rsidR="00C55B1A" w:rsidRDefault="00C55B1A" w:rsidP="001B5B44">
            <w:pPr>
              <w:jc w:val="left"/>
            </w:pPr>
            <w:r>
              <w:rPr>
                <w:b/>
                <w:sz w:val="16"/>
              </w:rPr>
              <w:t>Nr.</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FA44E7B" w14:textId="77777777" w:rsidR="00C55B1A" w:rsidRDefault="00C55B1A" w:rsidP="001B5B44">
            <w:pPr>
              <w:jc w:val="left"/>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2D636E92" w14:textId="77777777" w:rsidR="00C55B1A" w:rsidRDefault="00C55B1A" w:rsidP="001B5B44">
            <w:pPr>
              <w:jc w:val="center"/>
              <w:rPr>
                <w:sz w:val="16"/>
              </w:rPr>
            </w:pPr>
            <w:r>
              <w:rPr>
                <w:b/>
                <w:sz w:val="16"/>
              </w:rPr>
              <w:t>Quartal (Beschäftigung in % angeben)</w:t>
            </w:r>
          </w:p>
        </w:tc>
      </w:tr>
      <w:tr w:rsidR="00C55B1A" w14:paraId="5E0F529B"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9063810"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EA18272" w14:textId="77777777" w:rsidR="00C55B1A" w:rsidRDefault="00C55B1A" w:rsidP="001B5B44">
            <w:pPr>
              <w:spacing w:before="0" w:after="0"/>
              <w:rPr>
                <w:sz w:val="16"/>
              </w:rPr>
            </w:pPr>
            <w:r>
              <w:rPr>
                <w:sz w:val="16"/>
              </w:rPr>
              <w:t>Quartal ab Zuschlagsentscheid</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51637F0" w14:textId="77777777" w:rsidR="00C55B1A" w:rsidRDefault="00C55B1A" w:rsidP="001B5B44">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06CDAF0" w14:textId="77777777" w:rsidR="00C55B1A" w:rsidRDefault="00C55B1A" w:rsidP="001B5B44">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B18007A" w14:textId="77777777" w:rsidR="00C55B1A" w:rsidRDefault="00C55B1A" w:rsidP="001B5B44">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2D7399C" w14:textId="77777777" w:rsidR="00C55B1A" w:rsidRDefault="00C55B1A" w:rsidP="001B5B44">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5CA0816" w14:textId="77777777" w:rsidR="00C55B1A" w:rsidRDefault="00C55B1A" w:rsidP="001B5B44">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2A51BD7" w14:textId="77777777" w:rsidR="00C55B1A" w:rsidRDefault="00C55B1A" w:rsidP="001B5B44">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329FE04" w14:textId="77777777" w:rsidR="00C55B1A" w:rsidRDefault="00C55B1A" w:rsidP="001B5B44">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D02C369" w14:textId="77777777" w:rsidR="00C55B1A" w:rsidRDefault="00C55B1A" w:rsidP="001B5B44">
            <w:pPr>
              <w:spacing w:before="0" w:after="0"/>
              <w:jc w:val="center"/>
              <w:rPr>
                <w:sz w:val="16"/>
              </w:rPr>
            </w:pPr>
            <w:r>
              <w:rPr>
                <w:b/>
                <w:sz w:val="16"/>
              </w:rPr>
              <w:t>8</w:t>
            </w:r>
          </w:p>
        </w:tc>
      </w:tr>
      <w:tr w:rsidR="000B761D" w14:paraId="32D32D86"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E0FEBF" w14:textId="77777777" w:rsidR="000B761D" w:rsidRDefault="000B761D" w:rsidP="000B761D">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E999139" w14:textId="77777777" w:rsidR="000B761D" w:rsidRDefault="000B761D" w:rsidP="000B761D">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464F526" w14:textId="49AD8459" w:rsidR="000B761D" w:rsidRDefault="000B761D" w:rsidP="000B761D">
            <w:pPr>
              <w:spacing w:before="0" w:after="0"/>
              <w:jc w:val="center"/>
              <w:rPr>
                <w:sz w:val="16"/>
              </w:rPr>
            </w:pPr>
            <w:r>
              <w:rPr>
                <w:b/>
                <w:sz w:val="16"/>
              </w:rPr>
              <w:t>3/20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01D8A8C" w14:textId="47282BFF" w:rsidR="000B761D" w:rsidRDefault="000B761D" w:rsidP="000B761D">
            <w:pPr>
              <w:spacing w:before="0" w:after="0"/>
              <w:jc w:val="center"/>
              <w:rPr>
                <w:sz w:val="16"/>
              </w:rPr>
            </w:pPr>
            <w:r>
              <w:rPr>
                <w:b/>
                <w:sz w:val="16"/>
              </w:rPr>
              <w:t>4/20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858EB3C" w14:textId="29C54A7B" w:rsidR="000B761D" w:rsidRDefault="000B761D" w:rsidP="000B761D">
            <w:pPr>
              <w:spacing w:before="0" w:after="0"/>
              <w:jc w:val="center"/>
              <w:rPr>
                <w:sz w:val="16"/>
              </w:rPr>
            </w:pPr>
            <w:r>
              <w:rPr>
                <w:b/>
                <w:sz w:val="16"/>
              </w:rPr>
              <w:t>1/21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645367D" w14:textId="40C04A7E" w:rsidR="000B761D" w:rsidRDefault="000B761D" w:rsidP="000B761D">
            <w:pPr>
              <w:spacing w:before="0" w:after="0"/>
              <w:jc w:val="center"/>
              <w:rPr>
                <w:sz w:val="16"/>
              </w:rPr>
            </w:pPr>
            <w:r>
              <w:rPr>
                <w:b/>
                <w:sz w:val="16"/>
              </w:rPr>
              <w:t>2/21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8481D24" w14:textId="31090AB0" w:rsidR="000B761D" w:rsidRDefault="000B761D" w:rsidP="000B761D">
            <w:pPr>
              <w:spacing w:before="0" w:after="0"/>
              <w:jc w:val="center"/>
              <w:rPr>
                <w:sz w:val="16"/>
              </w:rPr>
            </w:pPr>
            <w:r>
              <w:rPr>
                <w:b/>
                <w:sz w:val="16"/>
              </w:rPr>
              <w:t>3/21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192F614" w14:textId="6C97BBC2" w:rsidR="000B761D" w:rsidRDefault="000B761D" w:rsidP="000B761D">
            <w:pPr>
              <w:spacing w:before="0" w:after="0"/>
              <w:jc w:val="center"/>
              <w:rPr>
                <w:sz w:val="16"/>
              </w:rPr>
            </w:pPr>
            <w:r>
              <w:rPr>
                <w:b/>
                <w:sz w:val="16"/>
              </w:rPr>
              <w:t>4/21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DF70473" w14:textId="013BB0C7" w:rsidR="000B761D" w:rsidRDefault="000B761D" w:rsidP="000B761D">
            <w:pPr>
              <w:spacing w:before="0" w:after="0"/>
              <w:jc w:val="center"/>
              <w:rPr>
                <w:sz w:val="16"/>
              </w:rPr>
            </w:pPr>
            <w:r>
              <w:rPr>
                <w:b/>
                <w:sz w:val="16"/>
              </w:rPr>
              <w:t>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872AFE9" w14:textId="227B347E" w:rsidR="000B761D" w:rsidRDefault="000B761D" w:rsidP="000B761D">
            <w:pPr>
              <w:spacing w:before="0" w:after="0"/>
              <w:jc w:val="center"/>
              <w:rPr>
                <w:sz w:val="16"/>
              </w:rPr>
            </w:pPr>
            <w:r>
              <w:rPr>
                <w:b/>
                <w:sz w:val="16"/>
              </w:rPr>
              <w:t>2/22</w:t>
            </w:r>
          </w:p>
        </w:tc>
      </w:tr>
      <w:tr w:rsidR="00C55B1A" w14:paraId="7A639069"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864A24" w14:textId="77777777" w:rsidR="00C55B1A" w:rsidRDefault="00C55B1A" w:rsidP="001B5B44">
            <w:pPr>
              <w:spacing w:before="0" w:after="0"/>
            </w:pPr>
            <w:r>
              <w:rPr>
                <w:sz w:val="16"/>
              </w:rPr>
              <w:t>1</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D72676" w14:textId="77777777" w:rsidR="00C55B1A" w:rsidRPr="00170E09" w:rsidRDefault="00C55B1A" w:rsidP="001B5B44">
            <w:pPr>
              <w:spacing w:before="0" w:after="0"/>
              <w:rPr>
                <w:color w:val="FF0000"/>
                <w:sz w:val="16"/>
              </w:rPr>
            </w:pPr>
            <w:r w:rsidRPr="00170E09">
              <w:rPr>
                <w:color w:val="FF0000"/>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EB5F7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BA804B"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D8A73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92FD0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01196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378E68"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5F0267"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EBDBFF" w14:textId="77777777" w:rsidR="00C55B1A" w:rsidRDefault="00C55B1A" w:rsidP="001B5B44">
            <w:pPr>
              <w:spacing w:before="0" w:after="0"/>
              <w:jc w:val="center"/>
              <w:rPr>
                <w:sz w:val="16"/>
              </w:rPr>
            </w:pPr>
          </w:p>
        </w:tc>
      </w:tr>
      <w:tr w:rsidR="00C55B1A" w14:paraId="24448781"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A816FC" w14:textId="77777777" w:rsidR="00C55B1A" w:rsidRDefault="00C55B1A" w:rsidP="001B5B44">
            <w:pPr>
              <w:spacing w:before="0" w:after="0"/>
            </w:pPr>
            <w:r>
              <w:rPr>
                <w:sz w:val="16"/>
              </w:rPr>
              <w:t>2</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86B1B7"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5C901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10E80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A1F8F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D8B3A3"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70258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5C26B9"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466504"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9E342D" w14:textId="77777777" w:rsidR="00C55B1A" w:rsidRDefault="00C55B1A" w:rsidP="001B5B44">
            <w:pPr>
              <w:spacing w:before="0" w:after="0"/>
              <w:jc w:val="center"/>
              <w:rPr>
                <w:sz w:val="16"/>
              </w:rPr>
            </w:pPr>
          </w:p>
        </w:tc>
      </w:tr>
      <w:tr w:rsidR="00C55B1A" w14:paraId="64C87C9D"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0F1B94" w14:textId="77777777" w:rsidR="00C55B1A" w:rsidRDefault="00C55B1A" w:rsidP="001B5B44">
            <w:pPr>
              <w:spacing w:before="0" w:after="0"/>
            </w:pPr>
            <w:r>
              <w:rPr>
                <w:sz w:val="16"/>
              </w:rPr>
              <w:t>..</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A1F40E"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1C7728"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140A9B"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E7BB5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09F88E"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91292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E5185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E35A2E"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0786BB" w14:textId="77777777" w:rsidR="00C55B1A" w:rsidRDefault="00C55B1A" w:rsidP="001B5B44">
            <w:pPr>
              <w:spacing w:before="0" w:after="0"/>
              <w:jc w:val="center"/>
              <w:rPr>
                <w:sz w:val="16"/>
              </w:rPr>
            </w:pPr>
          </w:p>
        </w:tc>
      </w:tr>
      <w:tr w:rsidR="00C55B1A" w14:paraId="2C26848F"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617437" w14:textId="77777777" w:rsidR="00C55B1A" w:rsidRDefault="00C55B1A" w:rsidP="001B5B44">
            <w:pPr>
              <w:spacing w:before="0" w:after="0"/>
            </w:pPr>
            <w:r>
              <w:rPr>
                <w:sz w:val="16"/>
              </w:rPr>
              <w:t>..</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B45260"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C8F209"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FA0FD8"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3EC3B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E7DD36"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1E3941"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876E40"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9D35A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1F8462" w14:textId="77777777" w:rsidR="00C55B1A" w:rsidRDefault="00C55B1A" w:rsidP="001B5B44">
            <w:pPr>
              <w:spacing w:before="0" w:after="0"/>
              <w:jc w:val="center"/>
              <w:rPr>
                <w:sz w:val="16"/>
              </w:rPr>
            </w:pPr>
          </w:p>
        </w:tc>
      </w:tr>
      <w:tr w:rsidR="00C55B1A" w14:paraId="094E4BD2"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B83D6F" w14:textId="77777777" w:rsidR="00C55B1A" w:rsidRDefault="00C55B1A" w:rsidP="001B5B44">
            <w:pPr>
              <w:spacing w:before="0" w:after="0"/>
            </w:pPr>
            <w:r>
              <w:rPr>
                <w:sz w:val="16"/>
              </w:rPr>
              <w:t>..</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19C336"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62BA1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891B0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DDE6BB"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E966F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1F8260"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D9474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908E0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A508C5" w14:textId="77777777" w:rsidR="00C55B1A" w:rsidRDefault="00C55B1A" w:rsidP="001B5B44">
            <w:pPr>
              <w:spacing w:before="0" w:after="0"/>
              <w:jc w:val="center"/>
              <w:rPr>
                <w:sz w:val="16"/>
              </w:rPr>
            </w:pPr>
          </w:p>
        </w:tc>
      </w:tr>
      <w:tr w:rsidR="00C55B1A" w14:paraId="35B2E78F"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BF6ED0"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0AEBE5" w14:textId="77777777" w:rsidR="00C55B1A" w:rsidRDefault="00C55B1A" w:rsidP="001B5B44">
            <w:pPr>
              <w:spacing w:before="0" w:after="0"/>
              <w:rPr>
                <w:sz w:val="16"/>
              </w:rPr>
            </w:pPr>
            <w:r>
              <w:rPr>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086ADD"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F85C61"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FCC2A4"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C3D968"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783DBB"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E4E55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3EC2C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C2F80D" w14:textId="77777777" w:rsidR="00C55B1A" w:rsidRDefault="00C55B1A" w:rsidP="001B5B44">
            <w:pPr>
              <w:spacing w:before="0" w:after="0"/>
              <w:jc w:val="center"/>
              <w:rPr>
                <w:sz w:val="16"/>
              </w:rPr>
            </w:pPr>
          </w:p>
        </w:tc>
      </w:tr>
      <w:tr w:rsidR="00C55B1A" w14:paraId="29C240DB"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6A34D0"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78DD91" w14:textId="77777777" w:rsidR="00C55B1A" w:rsidRDefault="00C55B1A" w:rsidP="001B5B44">
            <w:pPr>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D8BA86"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787F0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ADC294"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0E607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98622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F9EAE6"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B5620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7DA224" w14:textId="77777777" w:rsidR="00C55B1A" w:rsidRDefault="00C55B1A" w:rsidP="001B5B44">
            <w:pPr>
              <w:spacing w:before="0" w:after="0"/>
              <w:jc w:val="center"/>
              <w:rPr>
                <w:sz w:val="16"/>
              </w:rPr>
            </w:pPr>
          </w:p>
        </w:tc>
      </w:tr>
      <w:tr w:rsidR="001B5B44" w14:paraId="20D50CA0"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3EDC1D" w14:textId="77777777" w:rsidR="001B5B44" w:rsidRDefault="001B5B44"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8F141C" w14:textId="77777777" w:rsidR="001B5B44" w:rsidRDefault="001B5B44" w:rsidP="001B5B44">
            <w:pPr>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034C44" w14:textId="0E639FCA"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919B3B" w14:textId="1EF5CD3F"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FCE7B2" w14:textId="56CF9A97"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517985" w14:textId="756A6F3D"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AFC5B3" w14:textId="0F3A75F1"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402A89" w14:textId="50CB5EEA"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ACA0B1" w14:textId="250511F9"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9D4E64" w14:textId="4E8F4490" w:rsidR="001B5B44" w:rsidRDefault="001B5B44" w:rsidP="001B5B44">
            <w:pPr>
              <w:spacing w:before="0" w:after="0"/>
              <w:jc w:val="center"/>
              <w:rPr>
                <w:sz w:val="16"/>
              </w:rPr>
            </w:pPr>
            <w:r w:rsidRPr="001B5B44">
              <w:rPr>
                <w:b/>
                <w:bCs/>
                <w:sz w:val="16"/>
              </w:rPr>
              <w:t>100</w:t>
            </w:r>
          </w:p>
        </w:tc>
      </w:tr>
    </w:tbl>
    <w:p w14:paraId="285215BE" w14:textId="77777777" w:rsidR="00C55B1A" w:rsidRDefault="00C55B1A" w:rsidP="00C55B1A">
      <w:pPr>
        <w:spacing w:before="480" w:after="0"/>
      </w:pPr>
      <w:r>
        <w:rPr>
          <w:b/>
        </w:rPr>
        <w:t xml:space="preserve">Einsatzplan </w:t>
      </w:r>
      <w:r w:rsidRPr="0045647F">
        <w:rPr>
          <w:b/>
        </w:rPr>
        <w:t xml:space="preserve">des </w:t>
      </w:r>
      <w:r>
        <w:rPr>
          <w:b/>
        </w:rPr>
        <w:t>Chefbauleiters (CBL)</w:t>
      </w:r>
      <w:r w:rsidRPr="0045647F">
        <w:rPr>
          <w:b/>
        </w:rPr>
        <w:t>:</w:t>
      </w:r>
    </w:p>
    <w:p w14:paraId="7018D5AA" w14:textId="77777777" w:rsidR="00C55B1A" w:rsidRDefault="00C55B1A" w:rsidP="00C55B1A">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3"/>
        <w:gridCol w:w="3419"/>
        <w:gridCol w:w="753"/>
        <w:gridCol w:w="753"/>
        <w:gridCol w:w="753"/>
        <w:gridCol w:w="753"/>
        <w:gridCol w:w="753"/>
        <w:gridCol w:w="753"/>
        <w:gridCol w:w="753"/>
        <w:gridCol w:w="753"/>
      </w:tblGrid>
      <w:tr w:rsidR="00C55B1A" w14:paraId="5004B175"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3C9CB14" w14:textId="77777777" w:rsidR="00C55B1A" w:rsidRDefault="00C55B1A" w:rsidP="001B5B44">
            <w:pPr>
              <w:jc w:val="left"/>
            </w:pPr>
            <w:r>
              <w:rPr>
                <w:b/>
                <w:sz w:val="16"/>
              </w:rPr>
              <w:t>Nr.</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F807C87" w14:textId="77777777" w:rsidR="00C55B1A" w:rsidRDefault="00C55B1A" w:rsidP="001B5B44">
            <w:pPr>
              <w:jc w:val="left"/>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2F364513" w14:textId="77777777" w:rsidR="00C55B1A" w:rsidRDefault="00C55B1A" w:rsidP="001B5B44">
            <w:pPr>
              <w:jc w:val="center"/>
              <w:rPr>
                <w:sz w:val="16"/>
              </w:rPr>
            </w:pPr>
            <w:r>
              <w:rPr>
                <w:b/>
                <w:sz w:val="16"/>
              </w:rPr>
              <w:t>Quartal (Beschäftigung in % angeben)</w:t>
            </w:r>
          </w:p>
        </w:tc>
      </w:tr>
      <w:tr w:rsidR="00C55B1A" w14:paraId="6963D679"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18C140"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3BA95BB" w14:textId="77777777" w:rsidR="00C55B1A" w:rsidRDefault="00C55B1A" w:rsidP="001B5B44">
            <w:pPr>
              <w:spacing w:before="0" w:after="0"/>
              <w:rPr>
                <w:sz w:val="16"/>
              </w:rPr>
            </w:pPr>
            <w:r>
              <w:rPr>
                <w:sz w:val="16"/>
              </w:rPr>
              <w:t>Quartal ab Zuschlagsentscheid</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80F0CD6" w14:textId="77777777" w:rsidR="00C55B1A" w:rsidRDefault="00C55B1A" w:rsidP="001B5B44">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46C48C8" w14:textId="77777777" w:rsidR="00C55B1A" w:rsidRDefault="00C55B1A" w:rsidP="001B5B44">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930EEBB" w14:textId="77777777" w:rsidR="00C55B1A" w:rsidRDefault="00C55B1A" w:rsidP="001B5B44">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43601D" w14:textId="77777777" w:rsidR="00C55B1A" w:rsidRDefault="00C55B1A" w:rsidP="001B5B44">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4CB0CC2" w14:textId="77777777" w:rsidR="00C55B1A" w:rsidRDefault="00C55B1A" w:rsidP="001B5B44">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CB52840" w14:textId="77777777" w:rsidR="00C55B1A" w:rsidRDefault="00C55B1A" w:rsidP="001B5B44">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CD5D472" w14:textId="77777777" w:rsidR="00C55B1A" w:rsidRDefault="00C55B1A" w:rsidP="001B5B44">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2441844" w14:textId="77777777" w:rsidR="00C55B1A" w:rsidRDefault="00C55B1A" w:rsidP="001B5B44">
            <w:pPr>
              <w:spacing w:before="0" w:after="0"/>
              <w:jc w:val="center"/>
              <w:rPr>
                <w:sz w:val="16"/>
              </w:rPr>
            </w:pPr>
            <w:r>
              <w:rPr>
                <w:b/>
                <w:sz w:val="16"/>
              </w:rPr>
              <w:t>8</w:t>
            </w:r>
          </w:p>
        </w:tc>
      </w:tr>
      <w:tr w:rsidR="000B761D" w14:paraId="11AD6835"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627BDC5" w14:textId="77777777" w:rsidR="000B761D" w:rsidRDefault="000B761D" w:rsidP="000B761D">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DA7F1EE" w14:textId="77777777" w:rsidR="000B761D" w:rsidRDefault="000B761D" w:rsidP="000B761D">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EF8F641" w14:textId="31023F52" w:rsidR="000B761D" w:rsidRDefault="000B761D" w:rsidP="000B761D">
            <w:pPr>
              <w:spacing w:before="0" w:after="0"/>
              <w:jc w:val="center"/>
              <w:rPr>
                <w:sz w:val="16"/>
              </w:rPr>
            </w:pPr>
            <w:r>
              <w:rPr>
                <w:b/>
                <w:sz w:val="16"/>
              </w:rPr>
              <w:t>3/20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00BD755" w14:textId="4EC2AE12" w:rsidR="000B761D" w:rsidRDefault="000B761D" w:rsidP="000B761D">
            <w:pPr>
              <w:spacing w:before="0" w:after="0"/>
              <w:jc w:val="center"/>
              <w:rPr>
                <w:sz w:val="16"/>
              </w:rPr>
            </w:pPr>
            <w:r>
              <w:rPr>
                <w:b/>
                <w:sz w:val="16"/>
              </w:rPr>
              <w:t>4/20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150A8CC" w14:textId="228EECC4" w:rsidR="000B761D" w:rsidRDefault="000B761D" w:rsidP="000B761D">
            <w:pPr>
              <w:spacing w:before="0" w:after="0"/>
              <w:jc w:val="center"/>
              <w:rPr>
                <w:sz w:val="16"/>
              </w:rPr>
            </w:pPr>
            <w:r>
              <w:rPr>
                <w:b/>
                <w:sz w:val="16"/>
              </w:rPr>
              <w:t>1/21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E68A0E8" w14:textId="73D38C44" w:rsidR="000B761D" w:rsidRDefault="000B761D" w:rsidP="000B761D">
            <w:pPr>
              <w:spacing w:before="0" w:after="0"/>
              <w:jc w:val="center"/>
              <w:rPr>
                <w:sz w:val="16"/>
              </w:rPr>
            </w:pPr>
            <w:r>
              <w:rPr>
                <w:b/>
                <w:sz w:val="16"/>
              </w:rPr>
              <w:t>2/21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EF1B56E" w14:textId="76539C0F" w:rsidR="000B761D" w:rsidRDefault="000B761D" w:rsidP="000B761D">
            <w:pPr>
              <w:spacing w:before="0" w:after="0"/>
              <w:jc w:val="center"/>
              <w:rPr>
                <w:sz w:val="16"/>
              </w:rPr>
            </w:pPr>
            <w:r>
              <w:rPr>
                <w:b/>
                <w:sz w:val="16"/>
              </w:rPr>
              <w:t>3/21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9CA0BF0" w14:textId="36B07073" w:rsidR="000B761D" w:rsidRDefault="000B761D" w:rsidP="000B761D">
            <w:pPr>
              <w:spacing w:before="0" w:after="0"/>
              <w:jc w:val="center"/>
              <w:rPr>
                <w:sz w:val="16"/>
              </w:rPr>
            </w:pPr>
            <w:r>
              <w:rPr>
                <w:b/>
                <w:sz w:val="16"/>
              </w:rPr>
              <w:t>4/21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738BAE6" w14:textId="2FE3B5F9" w:rsidR="000B761D" w:rsidRDefault="000B761D" w:rsidP="000B761D">
            <w:pPr>
              <w:spacing w:before="0" w:after="0"/>
              <w:jc w:val="center"/>
              <w:rPr>
                <w:sz w:val="16"/>
              </w:rPr>
            </w:pPr>
            <w:r>
              <w:rPr>
                <w:b/>
                <w:sz w:val="16"/>
              </w:rPr>
              <w:t>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666D2AF" w14:textId="30E349AE" w:rsidR="000B761D" w:rsidRDefault="000B761D" w:rsidP="000B761D">
            <w:pPr>
              <w:spacing w:before="0" w:after="0"/>
              <w:jc w:val="center"/>
              <w:rPr>
                <w:sz w:val="16"/>
              </w:rPr>
            </w:pPr>
            <w:r>
              <w:rPr>
                <w:b/>
                <w:sz w:val="16"/>
              </w:rPr>
              <w:t>2/22</w:t>
            </w:r>
          </w:p>
        </w:tc>
      </w:tr>
      <w:tr w:rsidR="00C55B1A" w14:paraId="791A6164"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836A8F" w14:textId="77777777" w:rsidR="00C55B1A" w:rsidRDefault="00C55B1A" w:rsidP="001B5B44">
            <w:pPr>
              <w:spacing w:before="0" w:after="0"/>
            </w:pPr>
            <w:r>
              <w:rPr>
                <w:sz w:val="16"/>
              </w:rPr>
              <w:t>1</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9BB75C" w14:textId="77777777" w:rsidR="00C55B1A" w:rsidRPr="00170E09" w:rsidRDefault="00C55B1A" w:rsidP="001B5B44">
            <w:pPr>
              <w:spacing w:before="0" w:after="0"/>
              <w:rPr>
                <w:color w:val="FF0000"/>
                <w:sz w:val="16"/>
              </w:rPr>
            </w:pPr>
            <w:r w:rsidRPr="00170E09">
              <w:rPr>
                <w:color w:val="FF0000"/>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D5FBDE"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2C5D5F"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06F648"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22E9C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6FEF14"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33C67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522C09"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701675" w14:textId="77777777" w:rsidR="00C55B1A" w:rsidRDefault="00C55B1A" w:rsidP="001B5B44">
            <w:pPr>
              <w:spacing w:before="0" w:after="0"/>
              <w:jc w:val="center"/>
              <w:rPr>
                <w:sz w:val="16"/>
              </w:rPr>
            </w:pPr>
          </w:p>
        </w:tc>
      </w:tr>
      <w:tr w:rsidR="00C55B1A" w14:paraId="70B9BA95"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171FD6" w14:textId="77777777" w:rsidR="00C55B1A" w:rsidRDefault="00C55B1A" w:rsidP="001B5B44">
            <w:pPr>
              <w:spacing w:before="0" w:after="0"/>
            </w:pPr>
            <w:r>
              <w:rPr>
                <w:sz w:val="16"/>
              </w:rPr>
              <w:t>2</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2CF471"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AA4029"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6C25B4"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EF6F2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887300"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B0B18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982CF0"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00CE4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F73504" w14:textId="77777777" w:rsidR="00C55B1A" w:rsidRDefault="00C55B1A" w:rsidP="001B5B44">
            <w:pPr>
              <w:spacing w:before="0" w:after="0"/>
              <w:jc w:val="center"/>
              <w:rPr>
                <w:sz w:val="16"/>
              </w:rPr>
            </w:pPr>
          </w:p>
        </w:tc>
      </w:tr>
      <w:tr w:rsidR="00C55B1A" w14:paraId="7FED326F"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37E80F" w14:textId="77777777" w:rsidR="00C55B1A" w:rsidRDefault="00C55B1A" w:rsidP="001B5B44">
            <w:pPr>
              <w:spacing w:before="0" w:after="0"/>
            </w:pPr>
            <w:r>
              <w:rPr>
                <w:sz w:val="16"/>
              </w:rPr>
              <w:t>..</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CE39BB"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8969D7"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AE2BB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CF86FB"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7A4F48"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405FFD"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AF36DD"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D8A0D6"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9F28CF" w14:textId="77777777" w:rsidR="00C55B1A" w:rsidRDefault="00C55B1A" w:rsidP="001B5B44">
            <w:pPr>
              <w:spacing w:before="0" w:after="0"/>
              <w:jc w:val="center"/>
              <w:rPr>
                <w:sz w:val="16"/>
              </w:rPr>
            </w:pPr>
          </w:p>
        </w:tc>
      </w:tr>
      <w:tr w:rsidR="00C55B1A" w14:paraId="3E5F5913"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B4D717" w14:textId="77777777" w:rsidR="00C55B1A" w:rsidRDefault="00C55B1A" w:rsidP="001B5B44">
            <w:pPr>
              <w:spacing w:before="0" w:after="0"/>
            </w:pPr>
            <w:r>
              <w:rPr>
                <w:sz w:val="16"/>
              </w:rPr>
              <w:t>..</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AC767B"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4A207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CBDED4"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3038F1"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054BC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398735"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04DBA3"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6ADED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F2F9A1" w14:textId="77777777" w:rsidR="00C55B1A" w:rsidRDefault="00C55B1A" w:rsidP="001B5B44">
            <w:pPr>
              <w:spacing w:before="0" w:after="0"/>
              <w:jc w:val="center"/>
              <w:rPr>
                <w:sz w:val="16"/>
              </w:rPr>
            </w:pPr>
          </w:p>
        </w:tc>
      </w:tr>
      <w:tr w:rsidR="00C55B1A" w14:paraId="1C712E3B"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E90199" w14:textId="77777777" w:rsidR="00C55B1A" w:rsidRDefault="00C55B1A" w:rsidP="001B5B44">
            <w:pPr>
              <w:spacing w:before="0" w:after="0"/>
            </w:pPr>
            <w:r>
              <w:rPr>
                <w:sz w:val="16"/>
              </w:rPr>
              <w:t>..</w:t>
            </w: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EF374F" w14:textId="77777777" w:rsidR="00C55B1A" w:rsidRDefault="00C55B1A" w:rsidP="001B5B44">
            <w:pPr>
              <w:spacing w:before="0" w:after="0"/>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297463"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62FDF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B6AED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5E8FE0"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C2646F"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93CAE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DC75F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A70B81" w14:textId="77777777" w:rsidR="00C55B1A" w:rsidRDefault="00C55B1A" w:rsidP="001B5B44">
            <w:pPr>
              <w:spacing w:before="0" w:after="0"/>
              <w:jc w:val="center"/>
              <w:rPr>
                <w:sz w:val="16"/>
              </w:rPr>
            </w:pPr>
          </w:p>
        </w:tc>
      </w:tr>
      <w:tr w:rsidR="00C55B1A" w14:paraId="4E7E5A0D"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074328"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A8386F" w14:textId="77777777" w:rsidR="00C55B1A" w:rsidRDefault="00C55B1A" w:rsidP="001B5B44">
            <w:pPr>
              <w:spacing w:before="0" w:after="0"/>
              <w:rPr>
                <w:sz w:val="16"/>
              </w:rPr>
            </w:pPr>
            <w:r>
              <w:rPr>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89F18A"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03EE3D"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D748FF"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1816E6"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337271"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BA32E3"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3F2681"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B4D5E3" w14:textId="77777777" w:rsidR="00C55B1A" w:rsidRDefault="00C55B1A" w:rsidP="001B5B44">
            <w:pPr>
              <w:spacing w:before="0" w:after="0"/>
              <w:jc w:val="center"/>
              <w:rPr>
                <w:sz w:val="16"/>
              </w:rPr>
            </w:pPr>
          </w:p>
        </w:tc>
      </w:tr>
      <w:tr w:rsidR="00C55B1A" w14:paraId="6BAF89E3"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5196D6" w14:textId="77777777" w:rsidR="00C55B1A" w:rsidRDefault="00C55B1A"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148215" w14:textId="77777777" w:rsidR="00C55B1A" w:rsidRDefault="00C55B1A" w:rsidP="001B5B44">
            <w:pPr>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CF408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EAB61C"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5925D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0C8E02"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B0965B"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84DA4E"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B7B37D" w14:textId="77777777" w:rsidR="00C55B1A" w:rsidRDefault="00C55B1A" w:rsidP="001B5B44">
            <w:pPr>
              <w:spacing w:before="0" w:after="0"/>
              <w:jc w:val="center"/>
              <w:rPr>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6D6B05" w14:textId="77777777" w:rsidR="00C55B1A" w:rsidRDefault="00C55B1A" w:rsidP="001B5B44">
            <w:pPr>
              <w:spacing w:before="0" w:after="0"/>
              <w:jc w:val="center"/>
              <w:rPr>
                <w:sz w:val="16"/>
              </w:rPr>
            </w:pPr>
          </w:p>
        </w:tc>
      </w:tr>
      <w:tr w:rsidR="001B5B44" w14:paraId="63D996D1" w14:textId="77777777" w:rsidTr="001B5B44">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49B8F5" w14:textId="77777777" w:rsidR="001B5B44" w:rsidRDefault="001B5B44" w:rsidP="001B5B44">
            <w:pPr>
              <w:spacing w:before="0" w:after="0"/>
            </w:pPr>
          </w:p>
        </w:tc>
        <w:tc>
          <w:tcPr>
            <w:tcW w:w="34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4973A2" w14:textId="77777777" w:rsidR="001B5B44" w:rsidRDefault="001B5B44" w:rsidP="001B5B44">
            <w:pPr>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E5E584" w14:textId="49F63FC1"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A2E6B9" w14:textId="06F8A80F"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7A2505" w14:textId="0C53EBDE"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AF42D" w14:textId="0A8C61C5"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A64781" w14:textId="468F65EF"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11DB94" w14:textId="0646517A"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21B40E" w14:textId="52B06C04" w:rsidR="001B5B44" w:rsidRDefault="001B5B44" w:rsidP="001B5B44">
            <w:pPr>
              <w:spacing w:before="0" w:after="0"/>
              <w:jc w:val="center"/>
              <w:rPr>
                <w:sz w:val="16"/>
              </w:rPr>
            </w:pPr>
            <w:r w:rsidRPr="001B5B44">
              <w:rPr>
                <w:b/>
                <w:bCs/>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05429F" w14:textId="552CC638" w:rsidR="001B5B44" w:rsidRDefault="001B5B44" w:rsidP="001B5B44">
            <w:pPr>
              <w:spacing w:before="0" w:after="0"/>
              <w:jc w:val="center"/>
              <w:rPr>
                <w:sz w:val="16"/>
              </w:rPr>
            </w:pPr>
            <w:r w:rsidRPr="001B5B44">
              <w:rPr>
                <w:b/>
                <w:bCs/>
                <w:sz w:val="16"/>
              </w:rPr>
              <w:t>100</w:t>
            </w:r>
          </w:p>
        </w:tc>
      </w:tr>
    </w:tbl>
    <w:p w14:paraId="35740F81" w14:textId="5022AB88" w:rsidR="00C55B1A" w:rsidRDefault="00C55B1A" w:rsidP="00C55B1A">
      <w:pPr>
        <w:pStyle w:val="KBOBTitel1"/>
      </w:pPr>
      <w:r>
        <w:lastRenderedPageBreak/>
        <w:t>Nachweis bezüglich Subunternehmer (EK5, Unterakkordanten)</w:t>
      </w:r>
    </w:p>
    <w:p w14:paraId="40838A06" w14:textId="77777777" w:rsidR="00C55B1A" w:rsidRDefault="00C55B1A" w:rsidP="00C55B1A">
      <w:pPr>
        <w:spacing w:after="360"/>
      </w:pPr>
      <w:r>
        <w:t>Nachweis, dass maximal 50% der Leistungen durch Subunternehmer erbracht werden (detaillierte Auflistung der allfällig vorgesehenen Subunternehmer inkl. deren Leistungsanteil).</w:t>
      </w:r>
    </w:p>
    <w:p w14:paraId="1152F0EF" w14:textId="77777777" w:rsidR="00C55B1A" w:rsidRDefault="00C55B1A" w:rsidP="00C55B1A">
      <w:r>
        <w:t>Eignungskriterium erfüllt:</w:t>
      </w:r>
    </w:p>
    <w:p w14:paraId="35F1B1C1" w14:textId="77777777" w:rsidR="00C55B1A" w:rsidRDefault="00C55B1A" w:rsidP="00C55B1A">
      <w:pPr>
        <w:tabs>
          <w:tab w:val="left" w:pos="720"/>
          <w:tab w:val="left" w:pos="9360"/>
        </w:tabs>
        <w:ind w:left="720" w:hanging="720"/>
      </w:pPr>
      <w:r>
        <w:rPr>
          <w:sz w:val="40"/>
        </w:rPr>
        <w:t>□</w:t>
      </w:r>
      <w:r>
        <w:tab/>
        <w:t>Ja. Wir bestätigen mit unserer Unterschrift auf der Offerte, dass wir keine Subunternehmer einsetzen</w:t>
      </w:r>
    </w:p>
    <w:p w14:paraId="143D040B" w14:textId="77777777" w:rsidR="00C55B1A" w:rsidRDefault="00C55B1A" w:rsidP="00C55B1A">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03D0E60D" w14:textId="52C8C52F" w:rsidR="00C55B1A" w:rsidRDefault="00C55B1A" w:rsidP="00C55B1A">
      <w:pPr>
        <w:spacing w:before="360"/>
      </w:pPr>
      <w:r>
        <w:t>Auflistung allfälliger Subunternehmer (inkl. Leistungsanteil):</w:t>
      </w:r>
    </w:p>
    <w:tbl>
      <w:tblPr>
        <w:tblW w:w="0" w:type="auto"/>
        <w:tblLook w:val="04A0" w:firstRow="1" w:lastRow="0" w:firstColumn="1" w:lastColumn="0" w:noHBand="0" w:noVBand="1"/>
      </w:tblPr>
      <w:tblGrid>
        <w:gridCol w:w="3818"/>
        <w:gridCol w:w="3827"/>
        <w:gridCol w:w="2251"/>
      </w:tblGrid>
      <w:tr w:rsidR="00C55B1A" w:rsidRPr="000A2EE7" w14:paraId="0D20D925" w14:textId="77777777" w:rsidTr="001B5B44">
        <w:trPr>
          <w:trHeight w:val="240"/>
        </w:trPr>
        <w:tc>
          <w:tcPr>
            <w:tcW w:w="38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0AA70B" w14:textId="77777777" w:rsidR="00C55B1A" w:rsidRPr="000A2EE7" w:rsidRDefault="00C55B1A" w:rsidP="001B5B44">
            <w:pPr>
              <w:jc w:val="left"/>
              <w:rPr>
                <w:szCs w:val="20"/>
              </w:rPr>
            </w:pPr>
            <w:bookmarkStart w:id="4" w:name="_Hlk32303897"/>
            <w:r w:rsidRPr="000A2EE7">
              <w:rPr>
                <w:b/>
                <w:szCs w:val="20"/>
              </w:rPr>
              <w:t>Firma (Subunternehmer)</w:t>
            </w:r>
          </w:p>
        </w:tc>
        <w:tc>
          <w:tcPr>
            <w:tcW w:w="382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8B72271" w14:textId="77777777" w:rsidR="00C55B1A" w:rsidRPr="000A2EE7" w:rsidRDefault="00C55B1A" w:rsidP="001B5B44">
            <w:pPr>
              <w:jc w:val="left"/>
              <w:rPr>
                <w:szCs w:val="20"/>
              </w:rPr>
            </w:pPr>
            <w:r w:rsidRPr="000A2EE7">
              <w:rPr>
                <w:b/>
                <w:szCs w:val="20"/>
              </w:rPr>
              <w:t>Vorgesehener Leistungsbereich</w:t>
            </w:r>
          </w:p>
        </w:tc>
        <w:tc>
          <w:tcPr>
            <w:tcW w:w="225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4B133E6" w14:textId="77777777" w:rsidR="00C55B1A" w:rsidRPr="000A2EE7" w:rsidRDefault="00C55B1A" w:rsidP="001B5B44">
            <w:pPr>
              <w:jc w:val="left"/>
              <w:rPr>
                <w:b/>
                <w:szCs w:val="20"/>
              </w:rPr>
            </w:pPr>
            <w:r w:rsidRPr="000A2EE7">
              <w:rPr>
                <w:b/>
                <w:szCs w:val="20"/>
              </w:rPr>
              <w:t>Leistungsanteil in %</w:t>
            </w:r>
          </w:p>
        </w:tc>
      </w:tr>
      <w:tr w:rsidR="00C55B1A" w:rsidRPr="000A2EE7" w14:paraId="089E05D9" w14:textId="77777777" w:rsidTr="001B5B44">
        <w:trPr>
          <w:trHeight w:val="240"/>
        </w:trPr>
        <w:tc>
          <w:tcPr>
            <w:tcW w:w="38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372B12" w14:textId="77777777" w:rsidR="00C55B1A" w:rsidRPr="000A2EE7" w:rsidRDefault="00C55B1A" w:rsidP="001B5B44">
            <w:pPr>
              <w:spacing w:before="0" w:after="0"/>
              <w:rPr>
                <w:szCs w:val="20"/>
              </w:rPr>
            </w:pPr>
          </w:p>
        </w:tc>
        <w:tc>
          <w:tcPr>
            <w:tcW w:w="382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7C2815" w14:textId="77777777" w:rsidR="00C55B1A" w:rsidRPr="000A2EE7" w:rsidRDefault="00C55B1A" w:rsidP="001B5B44">
            <w:pPr>
              <w:spacing w:before="0" w:after="0"/>
              <w:rPr>
                <w:szCs w:val="20"/>
              </w:rPr>
            </w:pPr>
          </w:p>
        </w:tc>
        <w:tc>
          <w:tcPr>
            <w:tcW w:w="2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1A7F99" w14:textId="77777777" w:rsidR="00C55B1A" w:rsidRPr="000A2EE7" w:rsidRDefault="00C55B1A" w:rsidP="001B5B44">
            <w:pPr>
              <w:spacing w:before="0" w:after="0"/>
              <w:rPr>
                <w:szCs w:val="20"/>
              </w:rPr>
            </w:pPr>
          </w:p>
        </w:tc>
      </w:tr>
      <w:tr w:rsidR="00C55B1A" w:rsidRPr="000A2EE7" w14:paraId="53525E20" w14:textId="77777777" w:rsidTr="001B5B44">
        <w:trPr>
          <w:trHeight w:val="240"/>
        </w:trPr>
        <w:tc>
          <w:tcPr>
            <w:tcW w:w="38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5313A6" w14:textId="77777777" w:rsidR="00C55B1A" w:rsidRPr="000A2EE7" w:rsidRDefault="00C55B1A" w:rsidP="001B5B44">
            <w:pPr>
              <w:spacing w:before="0" w:after="0"/>
              <w:rPr>
                <w:szCs w:val="20"/>
              </w:rPr>
            </w:pPr>
          </w:p>
        </w:tc>
        <w:tc>
          <w:tcPr>
            <w:tcW w:w="382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259B86" w14:textId="77777777" w:rsidR="00C55B1A" w:rsidRPr="000A2EE7" w:rsidRDefault="00C55B1A" w:rsidP="001B5B44">
            <w:pPr>
              <w:spacing w:before="0" w:after="0"/>
              <w:rPr>
                <w:szCs w:val="20"/>
              </w:rPr>
            </w:pPr>
          </w:p>
        </w:tc>
        <w:tc>
          <w:tcPr>
            <w:tcW w:w="2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CC43D0" w14:textId="77777777" w:rsidR="00C55B1A" w:rsidRPr="000A2EE7" w:rsidRDefault="00C55B1A" w:rsidP="001B5B44">
            <w:pPr>
              <w:spacing w:before="0" w:after="0"/>
              <w:rPr>
                <w:szCs w:val="20"/>
              </w:rPr>
            </w:pPr>
          </w:p>
        </w:tc>
      </w:tr>
      <w:tr w:rsidR="00C55B1A" w:rsidRPr="000A2EE7" w14:paraId="4A928959" w14:textId="77777777" w:rsidTr="001B5B44">
        <w:trPr>
          <w:trHeight w:val="240"/>
        </w:trPr>
        <w:tc>
          <w:tcPr>
            <w:tcW w:w="38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F1CA1E" w14:textId="77777777" w:rsidR="00C55B1A" w:rsidRPr="000A2EE7" w:rsidRDefault="00C55B1A" w:rsidP="001B5B44">
            <w:pPr>
              <w:spacing w:before="0" w:after="0"/>
              <w:rPr>
                <w:szCs w:val="20"/>
              </w:rPr>
            </w:pPr>
          </w:p>
        </w:tc>
        <w:tc>
          <w:tcPr>
            <w:tcW w:w="382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E3A83A" w14:textId="77777777" w:rsidR="00C55B1A" w:rsidRPr="000A2EE7" w:rsidRDefault="00C55B1A" w:rsidP="001B5B44">
            <w:pPr>
              <w:spacing w:before="0" w:after="0"/>
              <w:rPr>
                <w:szCs w:val="20"/>
              </w:rPr>
            </w:pPr>
          </w:p>
        </w:tc>
        <w:tc>
          <w:tcPr>
            <w:tcW w:w="2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B9B647" w14:textId="77777777" w:rsidR="00C55B1A" w:rsidRPr="000A2EE7" w:rsidRDefault="00C55B1A" w:rsidP="001B5B44">
            <w:pPr>
              <w:spacing w:before="0" w:after="0"/>
              <w:rPr>
                <w:szCs w:val="20"/>
              </w:rPr>
            </w:pPr>
          </w:p>
        </w:tc>
      </w:tr>
    </w:tbl>
    <w:bookmarkEnd w:id="4"/>
    <w:p w14:paraId="28634F5F" w14:textId="69308249" w:rsidR="0092122A" w:rsidRDefault="00C55B1A" w:rsidP="00C55B1A">
      <w:pPr>
        <w:pStyle w:val="KBOBTitel0"/>
        <w:pageBreakBefore/>
        <w:numPr>
          <w:ilvl w:val="0"/>
          <w:numId w:val="33"/>
        </w:numPr>
        <w:tabs>
          <w:tab w:val="left" w:pos="504"/>
          <w:tab w:val="left" w:pos="10080"/>
        </w:tabs>
        <w:ind w:left="567" w:hanging="567"/>
      </w:pPr>
      <w:r>
        <w:lastRenderedPageBreak/>
        <w:t>Nachweise bezüglich der Zuschlagskriterien</w:t>
      </w:r>
    </w:p>
    <w:p w14:paraId="04E8BB7E" w14:textId="183F7290" w:rsidR="0092122A" w:rsidRDefault="00C55B1A" w:rsidP="005E3F19">
      <w:pPr>
        <w:pStyle w:val="KBOBTitel2"/>
        <w:numPr>
          <w:ilvl w:val="1"/>
          <w:numId w:val="33"/>
        </w:numPr>
        <w:ind w:left="567" w:hanging="567"/>
      </w:pPr>
      <w:r>
        <w:t>Preis (ZK1)</w:t>
      </w:r>
    </w:p>
    <w:p w14:paraId="1F6B4263" w14:textId="3089575F" w:rsidR="00C55B1A" w:rsidRPr="00BF020E" w:rsidRDefault="00C55B1A" w:rsidP="00C55B1A">
      <w:r w:rsidRPr="00BF020E">
        <w:t xml:space="preserve">Das Dokument </w:t>
      </w:r>
      <w:r w:rsidRPr="00EE2007">
        <w:t>0</w:t>
      </w:r>
      <w:r w:rsidR="00864A0E">
        <w:t>6</w:t>
      </w:r>
      <w:r w:rsidRPr="00EE2007">
        <w:t>_Honorarberechnung-Leistungstabelle.xls</w:t>
      </w:r>
      <w:r w:rsidRPr="00BF020E">
        <w:t>, bestehend aus den drei Tabellenblättern:</w:t>
      </w:r>
    </w:p>
    <w:p w14:paraId="70DEA515" w14:textId="77777777" w:rsidR="00C55B1A" w:rsidRPr="00BF020E" w:rsidRDefault="00C55B1A" w:rsidP="00C55B1A">
      <w:pPr>
        <w:numPr>
          <w:ilvl w:val="0"/>
          <w:numId w:val="36"/>
        </w:numPr>
      </w:pPr>
      <w:r w:rsidRPr="00BF020E">
        <w:t>Honoraransätze und Einstufung</w:t>
      </w:r>
    </w:p>
    <w:p w14:paraId="286FFDA8" w14:textId="77777777" w:rsidR="00C55B1A" w:rsidRPr="00BF020E" w:rsidRDefault="00C55B1A" w:rsidP="00C55B1A">
      <w:pPr>
        <w:numPr>
          <w:ilvl w:val="0"/>
          <w:numId w:val="36"/>
        </w:numPr>
      </w:pPr>
      <w:r w:rsidRPr="00BF020E">
        <w:t>Honorarberechnung-Leistungstabelle</w:t>
      </w:r>
    </w:p>
    <w:p w14:paraId="6B62E694" w14:textId="77777777" w:rsidR="00C55B1A" w:rsidRPr="00BF020E" w:rsidRDefault="00C55B1A" w:rsidP="00C55B1A">
      <w:pPr>
        <w:numPr>
          <w:ilvl w:val="0"/>
          <w:numId w:val="36"/>
        </w:numPr>
      </w:pPr>
      <w:r w:rsidRPr="00BF020E">
        <w:t>Angebotszusammenstellung</w:t>
      </w:r>
    </w:p>
    <w:p w14:paraId="4C349FB8" w14:textId="77777777" w:rsidR="00C55B1A" w:rsidRPr="00BF020E" w:rsidRDefault="00C55B1A" w:rsidP="00C55B1A">
      <w:r w:rsidRPr="00BF020E">
        <w:t xml:space="preserve">Das Blatt 3) Angebotszusammenstellung muss rechtsgültig </w:t>
      </w:r>
      <w:r w:rsidRPr="00BF020E">
        <w:rPr>
          <w:b/>
        </w:rPr>
        <w:t>unterschrieben</w:t>
      </w:r>
      <w:r w:rsidRPr="00BF020E">
        <w:t xml:space="preserve"> sein und das Total Angebot exkl. MwSt. auf die erste Seite des vorliegenden Dokuments Angebotsunterlagen übertragen werden. Die ausgefüllte Leistungstabelle ist vor Unterzeichnung durch den Anbieter rechnerisch zu prüfen.</w:t>
      </w:r>
    </w:p>
    <w:p w14:paraId="19E03BAD" w14:textId="77777777" w:rsidR="00C55B1A" w:rsidRPr="00BF020E" w:rsidRDefault="00C55B1A" w:rsidP="00C55B1A">
      <w:r w:rsidRPr="00BF020E">
        <w:t xml:space="preserve">In der Zusammenstellung sind alle grün hinterlegten Felder auszufüllen. Felder ohne grüne Hinterlegung dürfen nicht verändert werden. </w:t>
      </w:r>
    </w:p>
    <w:p w14:paraId="4A5E098E" w14:textId="77777777" w:rsidR="00C55B1A" w:rsidRPr="00BF020E" w:rsidRDefault="00C55B1A" w:rsidP="00C55B1A">
      <w:r w:rsidRPr="00BF020E">
        <w:t>Die Honorartabelle darf nicht abgeändert oder durch schriftliche Vorbehalte ausser Kraft gesetzt werden. Die Stundenvorgaben dienen der Vergleichbarkeit der Angebote. Die vorgegebenen Anzahl Stunden sowie deren Aufteilung auf Leistungen/Funktionen sind Schätzungen, von welchen in der Vertragsabwicklung abgewichen werden kann. Daraus lassen sich keinerlei Ansprüche ableiten.</w:t>
      </w:r>
    </w:p>
    <w:p w14:paraId="14A15EC9" w14:textId="77777777" w:rsidR="00C55B1A" w:rsidRPr="00BF020E" w:rsidRDefault="00C55B1A" w:rsidP="00C55B1A">
      <w:r w:rsidRPr="00BF020E">
        <w:t>Es besteht kein Anspruch auf die ausgewiesene Honorarreserve. Diese wird ausschliesslich vom Auftraggeber bewirtschaftet und freigegeben.</w:t>
      </w:r>
    </w:p>
    <w:p w14:paraId="0DBE0277" w14:textId="77777777" w:rsidR="00C55B1A" w:rsidRPr="00BF020E" w:rsidRDefault="00C55B1A" w:rsidP="00C55B1A"/>
    <w:p w14:paraId="4D71409C" w14:textId="77777777" w:rsidR="00C55B1A" w:rsidRPr="00BF020E" w:rsidRDefault="00C55B1A" w:rsidP="00C55B1A"/>
    <w:p w14:paraId="0CC86F0D" w14:textId="77777777" w:rsidR="00C55B1A" w:rsidRPr="00BF020E" w:rsidRDefault="00C55B1A" w:rsidP="00C55B1A">
      <w:pPr>
        <w:rPr>
          <w:b/>
        </w:rPr>
      </w:pPr>
      <w:r w:rsidRPr="00BF020E">
        <w:rPr>
          <w:b/>
        </w:rPr>
        <w:t>Projektbezogene Mitarbeiter</w:t>
      </w:r>
    </w:p>
    <w:p w14:paraId="0058F90E" w14:textId="77777777" w:rsidR="00C55B1A" w:rsidRPr="00BF020E" w:rsidRDefault="00C55B1A" w:rsidP="00C55B1A">
      <w:r w:rsidRPr="00BF020E">
        <w:t>Die projektbezogene Mitarbeiterliste ist als Beilage zum Honorarangebot abzugeben. Darauf sind die für diesen Auftrag zum Einsatz kommenden Mitarbeiter aufzuführen. Diese wird nach Genehmigung durch den Auftraggeber ebenfalls Vertragsbestandteil. Kategorienwechsel sind nachträglich nicht zulässig. Es dürfen die firmeneigenen Dokumente verwendet werden. Sie sollen die Firmenbezeichnung(en) sowie eine tabellarische Aufstellung mit Kolonnen mindestens für folgende Angaben enthalten:</w:t>
      </w:r>
    </w:p>
    <w:p w14:paraId="70572B75" w14:textId="77777777" w:rsidR="00C55B1A" w:rsidRPr="00BF020E" w:rsidRDefault="00C55B1A" w:rsidP="00C55B1A">
      <w:pPr>
        <w:pStyle w:val="Listenabsatz"/>
        <w:numPr>
          <w:ilvl w:val="0"/>
          <w:numId w:val="37"/>
        </w:numPr>
        <w:ind w:left="709" w:hanging="331"/>
      </w:pPr>
      <w:r w:rsidRPr="00BF020E">
        <w:t>Name, Vorname</w:t>
      </w:r>
    </w:p>
    <w:p w14:paraId="5B2B0923" w14:textId="77777777" w:rsidR="00C55B1A" w:rsidRPr="00BF020E" w:rsidRDefault="00C55B1A" w:rsidP="00C55B1A">
      <w:pPr>
        <w:pStyle w:val="Listenabsatz"/>
        <w:numPr>
          <w:ilvl w:val="0"/>
          <w:numId w:val="37"/>
        </w:numPr>
        <w:ind w:left="709" w:hanging="331"/>
      </w:pPr>
      <w:r w:rsidRPr="00BF020E">
        <w:t>Jahrgang</w:t>
      </w:r>
    </w:p>
    <w:p w14:paraId="1D0A5FA8" w14:textId="77777777" w:rsidR="00C55B1A" w:rsidRPr="00BF020E" w:rsidRDefault="00C55B1A" w:rsidP="00C55B1A">
      <w:pPr>
        <w:pStyle w:val="Listenabsatz"/>
        <w:numPr>
          <w:ilvl w:val="0"/>
          <w:numId w:val="37"/>
        </w:numPr>
        <w:ind w:left="709" w:hanging="331"/>
      </w:pPr>
      <w:r w:rsidRPr="00BF020E">
        <w:t>Berufsausbildung, Abschlussjahr</w:t>
      </w:r>
    </w:p>
    <w:p w14:paraId="32045EA3" w14:textId="77777777" w:rsidR="00C55B1A" w:rsidRPr="00BF020E" w:rsidRDefault="00C55B1A" w:rsidP="00C55B1A">
      <w:pPr>
        <w:pStyle w:val="Listenabsatz"/>
        <w:numPr>
          <w:ilvl w:val="0"/>
          <w:numId w:val="37"/>
        </w:numPr>
        <w:ind w:left="709" w:hanging="331"/>
      </w:pPr>
      <w:r w:rsidRPr="00BF020E">
        <w:t>Anzahl Praxisjahre (seit Berufsabschluss)</w:t>
      </w:r>
    </w:p>
    <w:p w14:paraId="6CAF6C4D" w14:textId="77777777" w:rsidR="00C55B1A" w:rsidRPr="00BF020E" w:rsidRDefault="00C55B1A" w:rsidP="00C55B1A">
      <w:pPr>
        <w:pStyle w:val="Listenabsatz"/>
        <w:numPr>
          <w:ilvl w:val="0"/>
          <w:numId w:val="37"/>
        </w:numPr>
        <w:ind w:left="709" w:hanging="331"/>
      </w:pPr>
      <w:r w:rsidRPr="00BF020E">
        <w:t>Honorarkategorie nach KBOB</w:t>
      </w:r>
    </w:p>
    <w:p w14:paraId="20DAC50E" w14:textId="77777777" w:rsidR="00C55B1A" w:rsidRPr="00BF020E" w:rsidRDefault="00C55B1A" w:rsidP="00C55B1A">
      <w:pPr>
        <w:pStyle w:val="Listenabsatz"/>
        <w:numPr>
          <w:ilvl w:val="0"/>
          <w:numId w:val="37"/>
        </w:numPr>
        <w:ind w:left="709" w:hanging="331"/>
      </w:pPr>
      <w:r w:rsidRPr="00BF020E">
        <w:t>Fachgebiet und Tätigkeit</w:t>
      </w:r>
    </w:p>
    <w:p w14:paraId="03C65FF7" w14:textId="77777777" w:rsidR="00C55B1A" w:rsidRPr="00BF020E" w:rsidRDefault="00C55B1A" w:rsidP="00C55B1A">
      <w:pPr>
        <w:pStyle w:val="Listenabsatz"/>
        <w:numPr>
          <w:ilvl w:val="0"/>
          <w:numId w:val="37"/>
        </w:numPr>
        <w:ind w:left="709" w:hanging="331"/>
      </w:pPr>
      <w:r w:rsidRPr="00BF020E">
        <w:t>Funktion im Projekt</w:t>
      </w:r>
    </w:p>
    <w:p w14:paraId="588590C4" w14:textId="77777777" w:rsidR="0092122A" w:rsidRDefault="0092122A"/>
    <w:p w14:paraId="12FBD0CA" w14:textId="77777777" w:rsidR="00C55B1A" w:rsidRDefault="00C55B1A">
      <w:pPr>
        <w:spacing w:before="0" w:after="0" w:line="240" w:lineRule="auto"/>
        <w:jc w:val="left"/>
        <w:rPr>
          <w:b/>
        </w:rPr>
      </w:pPr>
      <w:r>
        <w:br w:type="page"/>
      </w:r>
    </w:p>
    <w:p w14:paraId="170F84D9" w14:textId="5E6BD418" w:rsidR="0092122A" w:rsidRDefault="00C55B1A" w:rsidP="00C55B1A">
      <w:pPr>
        <w:pStyle w:val="KBOBTitel1"/>
        <w:numPr>
          <w:ilvl w:val="1"/>
          <w:numId w:val="33"/>
        </w:numPr>
        <w:ind w:left="567" w:hanging="567"/>
      </w:pPr>
      <w:r>
        <w:lastRenderedPageBreak/>
        <w:t>Kompetenzen und Referenzen der Schlüsselpersonen (ZK2)</w:t>
      </w:r>
    </w:p>
    <w:p w14:paraId="3CA5E222" w14:textId="4096348E" w:rsidR="00C55B1A" w:rsidRPr="00BF020E" w:rsidRDefault="00C55B1A" w:rsidP="00C55B1A">
      <w:bookmarkStart w:id="5" w:name="_Hlk32304226"/>
      <w:r w:rsidRPr="00BF020E">
        <w:t>1 Referenzprojekt über abgeschlossene Arbeiten in gleicher Funktion oder Stv.-Funktion mit vergleichbarer Komplexität</w:t>
      </w:r>
      <w:r w:rsidR="007B4F45">
        <w:t xml:space="preserve">, vergleichbare Projektphasen, </w:t>
      </w:r>
      <w:r w:rsidR="007B4F45" w:rsidRPr="00BF020E">
        <w:t>vergleichbares Investitionsvolumen</w:t>
      </w:r>
      <w:r w:rsidR="007B4F45">
        <w:t>,</w:t>
      </w:r>
      <w:r w:rsidRPr="00BF020E">
        <w:t xml:space="preserve"> aus dem gleichen Fachbereich </w:t>
      </w:r>
      <w:r w:rsidR="007B4F45">
        <w:t xml:space="preserve">und Bauarbeiten unter Verkehr </w:t>
      </w:r>
      <w:r w:rsidRPr="00BF020E">
        <w:t>für die folgenden Schlüsselpersonen:</w:t>
      </w:r>
    </w:p>
    <w:p w14:paraId="42E10286" w14:textId="77777777" w:rsidR="00C55B1A" w:rsidRPr="00BF020E" w:rsidRDefault="00C55B1A" w:rsidP="00C55B1A">
      <w:pPr>
        <w:pStyle w:val="Listenabsatz"/>
        <w:numPr>
          <w:ilvl w:val="0"/>
          <w:numId w:val="38"/>
        </w:numPr>
      </w:pPr>
      <w:r w:rsidRPr="00BF020E">
        <w:t>Projektleiter Projektverfasser Bau (PL PV Bau)</w:t>
      </w:r>
    </w:p>
    <w:p w14:paraId="4D2AB628" w14:textId="77777777" w:rsidR="00C55B1A" w:rsidRPr="00BF020E" w:rsidRDefault="00C55B1A" w:rsidP="00C55B1A">
      <w:pPr>
        <w:pStyle w:val="Listenabsatz"/>
        <w:numPr>
          <w:ilvl w:val="0"/>
          <w:numId w:val="38"/>
        </w:numPr>
      </w:pPr>
      <w:r w:rsidRPr="00BF020E">
        <w:t>Teilprojektleiter Kunstbauten (TPL KB)</w:t>
      </w:r>
    </w:p>
    <w:p w14:paraId="7A9AF073" w14:textId="77777777" w:rsidR="00C55B1A" w:rsidRPr="00BF020E" w:rsidRDefault="00C55B1A" w:rsidP="00C55B1A">
      <w:pPr>
        <w:pStyle w:val="Listenabsatz"/>
        <w:numPr>
          <w:ilvl w:val="0"/>
          <w:numId w:val="38"/>
        </w:numPr>
      </w:pPr>
      <w:r w:rsidRPr="00BF020E">
        <w:t>Chefbauleiter (CBL)</w:t>
      </w:r>
    </w:p>
    <w:p w14:paraId="25075667" w14:textId="77777777" w:rsidR="00C55B1A" w:rsidRPr="00BF020E" w:rsidRDefault="00C55B1A" w:rsidP="00C55B1A"/>
    <w:p w14:paraId="258A732E" w14:textId="5D6AFEE8" w:rsidR="00C55B1A" w:rsidRPr="00BF020E" w:rsidRDefault="00C55B1A" w:rsidP="00C55B1A">
      <w:r w:rsidRPr="00BF020E">
        <w:t xml:space="preserve">Neben den Angaben zum Referenzprojekt </w:t>
      </w:r>
      <w:r w:rsidRPr="00BF020E">
        <w:rPr>
          <w:b/>
        </w:rPr>
        <w:t>muss zwingend ein Lebenslauf</w:t>
      </w:r>
      <w:r w:rsidRPr="00BF020E">
        <w:t xml:space="preserve"> pro Schlüsselperson mit dem Angebot eingereicht werden (</w:t>
      </w:r>
      <w:r w:rsidRPr="002E6A25">
        <w:t>max. 2 DIN A4 – Seiten).</w:t>
      </w:r>
    </w:p>
    <w:p w14:paraId="4B71634F" w14:textId="77777777" w:rsidR="00C55B1A" w:rsidRPr="00BF020E" w:rsidRDefault="00C55B1A" w:rsidP="00C55B1A">
      <w:r w:rsidRPr="00BF020E">
        <w:t>Die Option «Junior-Projektleiter» kommt nicht zur Anwendung. Die Schlüsselpersonen werden nach ihren eigenen Referenzen beurteilt.</w:t>
      </w:r>
    </w:p>
    <w:bookmarkEnd w:id="5"/>
    <w:p w14:paraId="496843E9" w14:textId="6C3742AA" w:rsidR="00AF051C" w:rsidRDefault="00AF051C">
      <w:pPr>
        <w:spacing w:before="0" w:after="0" w:line="240" w:lineRule="auto"/>
        <w:jc w:val="left"/>
      </w:pPr>
      <w:r>
        <w:br w:type="page"/>
      </w:r>
    </w:p>
    <w:p w14:paraId="2F4CD565" w14:textId="77777777" w:rsidR="00AF051C" w:rsidRDefault="00AF051C" w:rsidP="00AF051C">
      <w:pPr>
        <w:pStyle w:val="KBOBTitel3"/>
        <w:pageBreakBefore/>
        <w:numPr>
          <w:ilvl w:val="2"/>
          <w:numId w:val="39"/>
        </w:numPr>
      </w:pPr>
      <w:r>
        <w:lastRenderedPageBreak/>
        <w:t>Projektleiter Projektverfasser Bau (PL PV Bau)</w:t>
      </w:r>
    </w:p>
    <w:p w14:paraId="31A3487A" w14:textId="77777777" w:rsidR="00AF051C" w:rsidRDefault="00AF051C" w:rsidP="00AF051C">
      <w:pPr>
        <w:spacing w:before="360" w:after="120"/>
      </w:pPr>
      <w:r>
        <w:rPr>
          <w:b/>
        </w:rPr>
        <w:t>Referenz 1</w:t>
      </w:r>
    </w:p>
    <w:p w14:paraId="6020406B" w14:textId="77777777" w:rsidR="00AF051C" w:rsidRDefault="00AF051C" w:rsidP="00AF051C">
      <w:pPr>
        <w:tabs>
          <w:tab w:val="left" w:pos="4320"/>
          <w:tab w:val="left" w:pos="10080"/>
        </w:tabs>
        <w:spacing w:before="120" w:after="120"/>
        <w:rPr>
          <w:b/>
        </w:rPr>
      </w:pPr>
      <w:r>
        <w:t>Für Schlüsselperson mit der Funktion:</w:t>
      </w:r>
      <w:r>
        <w:tab/>
      </w:r>
      <w:r w:rsidRPr="00D56D06">
        <w:rPr>
          <w:b/>
        </w:rPr>
        <w:t>Projektleiter</w:t>
      </w:r>
      <w:r>
        <w:rPr>
          <w:b/>
        </w:rPr>
        <w:t xml:space="preserve"> Projektverfasser Bau</w:t>
      </w:r>
      <w:r w:rsidRPr="00D56D06">
        <w:rPr>
          <w:b/>
        </w:rPr>
        <w:t xml:space="preserve"> (PL</w:t>
      </w:r>
      <w:r>
        <w:rPr>
          <w:b/>
        </w:rPr>
        <w:t xml:space="preserve"> PV Bau</w:t>
      </w:r>
      <w:r w:rsidRPr="00D56D06">
        <w:rPr>
          <w:b/>
        </w:rPr>
        <w:t>)</w:t>
      </w:r>
    </w:p>
    <w:p w14:paraId="50542961" w14:textId="77777777" w:rsidR="00AF051C" w:rsidRDefault="00AF051C" w:rsidP="00AF051C">
      <w:pPr>
        <w:spacing w:before="120" w:after="120"/>
      </w:pPr>
      <w:r>
        <w:t>Name:</w:t>
      </w:r>
    </w:p>
    <w:p w14:paraId="47C44647" w14:textId="77777777" w:rsidR="00AF051C" w:rsidRDefault="00AF051C" w:rsidP="00AF051C">
      <w:pPr>
        <w:spacing w:before="120" w:after="120"/>
      </w:pPr>
      <w:r>
        <w:t>Vorname:</w:t>
      </w:r>
    </w:p>
    <w:p w14:paraId="4FC8FC0A" w14:textId="77777777" w:rsidR="00AF051C" w:rsidRDefault="00AF051C" w:rsidP="00AF051C">
      <w:pPr>
        <w:spacing w:before="120" w:after="120"/>
      </w:pPr>
      <w:r>
        <w:t>Firma:</w:t>
      </w:r>
    </w:p>
    <w:p w14:paraId="6C79FB33" w14:textId="77777777" w:rsidR="00AF051C" w:rsidRDefault="00AF051C" w:rsidP="00AF051C">
      <w:pPr>
        <w:spacing w:before="120" w:after="120"/>
      </w:pPr>
      <w:r>
        <w:t>Beruf, Diplomjahr:</w:t>
      </w:r>
    </w:p>
    <w:p w14:paraId="1EA6BF20" w14:textId="77777777" w:rsidR="00AF051C" w:rsidRDefault="00AF051C" w:rsidP="00AF051C">
      <w:pPr>
        <w:spacing w:before="120" w:after="120"/>
      </w:pPr>
      <w:r>
        <w:t>Ausbildung/Weiterbildung:</w:t>
      </w:r>
    </w:p>
    <w:p w14:paraId="7DFF022B" w14:textId="77777777" w:rsidR="00AF051C" w:rsidRDefault="00AF051C" w:rsidP="00AF051C">
      <w:pPr>
        <w:spacing w:before="360" w:after="120"/>
      </w:pPr>
      <w:r>
        <w:t>Projekt:</w:t>
      </w:r>
    </w:p>
    <w:p w14:paraId="3B0319C4" w14:textId="77777777" w:rsidR="00AF051C" w:rsidRDefault="00AF051C" w:rsidP="00AF051C">
      <w:pPr>
        <w:spacing w:before="120" w:after="120"/>
      </w:pPr>
      <w:r>
        <w:t>Zeitraum:</w:t>
      </w:r>
    </w:p>
    <w:p w14:paraId="01004EA5" w14:textId="77777777" w:rsidR="00AF051C" w:rsidRPr="00653E64" w:rsidRDefault="00AF051C" w:rsidP="00AF051C">
      <w:pPr>
        <w:spacing w:before="120" w:after="120"/>
      </w:pPr>
      <w:r w:rsidRPr="00653E64">
        <w:t>Bearbeitung für folgende Firma:</w:t>
      </w:r>
    </w:p>
    <w:p w14:paraId="03D5CCA3" w14:textId="77777777" w:rsidR="00AF051C" w:rsidRDefault="00AF051C" w:rsidP="00AF051C">
      <w:pPr>
        <w:spacing w:before="120" w:after="120"/>
      </w:pPr>
      <w:r>
        <w:t>Investitionsvolumen:</w:t>
      </w:r>
    </w:p>
    <w:p w14:paraId="3C1841A3" w14:textId="77777777" w:rsidR="00AF051C" w:rsidRDefault="00AF051C" w:rsidP="00AF051C">
      <w:pPr>
        <w:spacing w:before="120" w:after="120"/>
      </w:pPr>
      <w:r>
        <w:t>Ausgeführte Arbeiten / Leistungen der Schlüsselperson (Angaben zu Funktion und Zeitraum):</w:t>
      </w:r>
    </w:p>
    <w:p w14:paraId="099AE6F0" w14:textId="77777777" w:rsidR="00AF051C" w:rsidRDefault="00AF051C" w:rsidP="00AF051C">
      <w:pPr>
        <w:spacing w:before="360" w:after="120"/>
      </w:pPr>
      <w:r>
        <w:t>Zur Auskunftserteilung ermächtigte Kontaktperson des Referenz-Auftraggebers:</w:t>
      </w:r>
    </w:p>
    <w:p w14:paraId="169A3BD0" w14:textId="77777777" w:rsidR="00AF051C" w:rsidRDefault="00AF051C" w:rsidP="00AF051C">
      <w:pPr>
        <w:spacing w:before="120" w:after="120"/>
      </w:pPr>
      <w:r>
        <w:t>Auftraggeber:</w:t>
      </w:r>
    </w:p>
    <w:p w14:paraId="35F55E00" w14:textId="77777777" w:rsidR="00AF051C" w:rsidRDefault="00AF051C" w:rsidP="00AF051C">
      <w:pPr>
        <w:spacing w:before="120" w:after="120"/>
      </w:pPr>
      <w:r>
        <w:t>Funktion:</w:t>
      </w:r>
    </w:p>
    <w:p w14:paraId="2123EBC3" w14:textId="77777777" w:rsidR="00AF051C" w:rsidRDefault="00AF051C" w:rsidP="00AF051C">
      <w:pPr>
        <w:spacing w:before="120" w:after="120"/>
      </w:pPr>
      <w:r>
        <w:t>Name:</w:t>
      </w:r>
    </w:p>
    <w:p w14:paraId="7A184F6F" w14:textId="77777777" w:rsidR="00AF051C" w:rsidRDefault="00AF051C" w:rsidP="00AF051C">
      <w:pPr>
        <w:spacing w:before="120" w:after="120"/>
      </w:pPr>
      <w:r>
        <w:t>Adresse:</w:t>
      </w:r>
    </w:p>
    <w:p w14:paraId="11AC4CFD" w14:textId="77777777" w:rsidR="00AF051C" w:rsidRDefault="00AF051C" w:rsidP="00AF051C">
      <w:pPr>
        <w:spacing w:before="120" w:after="120"/>
      </w:pPr>
      <w:r>
        <w:t>E-Mail:</w:t>
      </w:r>
    </w:p>
    <w:p w14:paraId="48A91734" w14:textId="77777777" w:rsidR="00AF051C" w:rsidRDefault="00AF051C" w:rsidP="00AF051C">
      <w:pPr>
        <w:spacing w:before="120" w:after="360"/>
      </w:pPr>
      <w:r>
        <w:t>Telefon:</w:t>
      </w:r>
    </w:p>
    <w:p w14:paraId="19EC1204" w14:textId="77777777" w:rsidR="00AF051C" w:rsidRDefault="00AF051C" w:rsidP="00AF051C">
      <w:r>
        <w:t>In welchem Sinne ist das angegebene Projekt mit dem vorliegenden Projekt vergleichbar?</w:t>
      </w:r>
    </w:p>
    <w:tbl>
      <w:tblPr>
        <w:tblW w:w="0" w:type="auto"/>
        <w:tblLook w:val="04A0" w:firstRow="1" w:lastRow="0" w:firstColumn="1" w:lastColumn="0" w:noHBand="0" w:noVBand="1"/>
      </w:tblPr>
      <w:tblGrid>
        <w:gridCol w:w="10080"/>
      </w:tblGrid>
      <w:tr w:rsidR="00AF051C" w14:paraId="7A8F5304" w14:textId="77777777" w:rsidTr="001B5B44">
        <w:trPr>
          <w:trHeight w:val="1440"/>
        </w:trPr>
        <w:tc>
          <w:tcPr>
            <w:tcW w:w="10080" w:type="dxa"/>
            <w:tcBorders>
              <w:top w:val="nil"/>
              <w:left w:val="nil"/>
              <w:bottom w:val="nil"/>
              <w:right w:val="nil"/>
              <w:tl2br w:val="nil"/>
              <w:tr2bl w:val="nil"/>
            </w:tcBorders>
            <w:shd w:val="clear" w:color="auto" w:fill="FFFFFF"/>
          </w:tcPr>
          <w:p w14:paraId="107BDB0E" w14:textId="77777777" w:rsidR="00AF051C" w:rsidRDefault="00AF051C" w:rsidP="001B5B44"/>
        </w:tc>
      </w:tr>
    </w:tbl>
    <w:p w14:paraId="6770C3BA" w14:textId="77777777" w:rsidR="00AF051C" w:rsidRDefault="00AF051C" w:rsidP="00AF051C">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AF051C" w14:paraId="7A36CE4B" w14:textId="77777777" w:rsidTr="001B5B44">
        <w:trPr>
          <w:trHeight w:val="1440"/>
        </w:trPr>
        <w:tc>
          <w:tcPr>
            <w:tcW w:w="10080" w:type="dxa"/>
            <w:tcBorders>
              <w:top w:val="nil"/>
              <w:left w:val="nil"/>
              <w:bottom w:val="nil"/>
              <w:right w:val="nil"/>
              <w:tl2br w:val="nil"/>
              <w:tr2bl w:val="nil"/>
            </w:tcBorders>
            <w:shd w:val="clear" w:color="auto" w:fill="FFFFFF"/>
          </w:tcPr>
          <w:p w14:paraId="6C119966" w14:textId="77777777" w:rsidR="00AF051C" w:rsidRDefault="00AF051C" w:rsidP="001B5B44"/>
        </w:tc>
      </w:tr>
    </w:tbl>
    <w:p w14:paraId="23951759" w14:textId="77777777" w:rsidR="00AF051C" w:rsidRDefault="00AF051C" w:rsidP="00AF051C">
      <w:pPr>
        <w:pStyle w:val="KBOBTitel3"/>
        <w:pageBreakBefore/>
        <w:numPr>
          <w:ilvl w:val="2"/>
          <w:numId w:val="39"/>
        </w:numPr>
      </w:pPr>
      <w:r>
        <w:lastRenderedPageBreak/>
        <w:t>Teilprojektleiter Kunstbauten (TPL KB)</w:t>
      </w:r>
    </w:p>
    <w:p w14:paraId="29AD6DCD" w14:textId="77777777" w:rsidR="00AF051C" w:rsidRDefault="00AF051C" w:rsidP="00AF051C">
      <w:pPr>
        <w:spacing w:before="360" w:after="120"/>
      </w:pPr>
      <w:r>
        <w:rPr>
          <w:b/>
        </w:rPr>
        <w:t>Referenz 1</w:t>
      </w:r>
    </w:p>
    <w:p w14:paraId="7D5A1B59" w14:textId="77777777" w:rsidR="00AF051C" w:rsidRDefault="00AF051C" w:rsidP="00AF051C">
      <w:pPr>
        <w:tabs>
          <w:tab w:val="left" w:pos="4320"/>
          <w:tab w:val="left" w:pos="10080"/>
        </w:tabs>
        <w:spacing w:before="120" w:after="120"/>
        <w:rPr>
          <w:b/>
        </w:rPr>
      </w:pPr>
      <w:r>
        <w:t>Für Schlüsselperson mit der Funktion:</w:t>
      </w:r>
      <w:r>
        <w:tab/>
      </w:r>
      <w:r>
        <w:rPr>
          <w:b/>
        </w:rPr>
        <w:t>Teilprojektleiter Kunstbauten (TPL KB)</w:t>
      </w:r>
    </w:p>
    <w:p w14:paraId="04D82949" w14:textId="77777777" w:rsidR="00AF051C" w:rsidRDefault="00AF051C" w:rsidP="00AF051C">
      <w:pPr>
        <w:spacing w:before="120" w:after="120"/>
      </w:pPr>
      <w:r>
        <w:t>Name:</w:t>
      </w:r>
    </w:p>
    <w:p w14:paraId="73B4840C" w14:textId="77777777" w:rsidR="00AF051C" w:rsidRDefault="00AF051C" w:rsidP="00AF051C">
      <w:pPr>
        <w:spacing w:before="120" w:after="120"/>
      </w:pPr>
      <w:r>
        <w:t>Vorname:</w:t>
      </w:r>
    </w:p>
    <w:p w14:paraId="6F3AB8D7" w14:textId="77777777" w:rsidR="00AF051C" w:rsidRDefault="00AF051C" w:rsidP="00AF051C">
      <w:pPr>
        <w:spacing w:before="120" w:after="120"/>
      </w:pPr>
      <w:r>
        <w:t>Firma:</w:t>
      </w:r>
    </w:p>
    <w:p w14:paraId="3AD2134E" w14:textId="77777777" w:rsidR="00AF051C" w:rsidRDefault="00AF051C" w:rsidP="00AF051C">
      <w:pPr>
        <w:spacing w:before="120" w:after="120"/>
      </w:pPr>
      <w:r>
        <w:t>Beruf, Diplomjahr:</w:t>
      </w:r>
    </w:p>
    <w:p w14:paraId="283B7346" w14:textId="77777777" w:rsidR="00AF051C" w:rsidRDefault="00AF051C" w:rsidP="00AF051C">
      <w:pPr>
        <w:spacing w:before="120" w:after="120"/>
      </w:pPr>
      <w:r>
        <w:t>Ausbildung/Weiterbildung:</w:t>
      </w:r>
    </w:p>
    <w:p w14:paraId="0BC21967" w14:textId="77777777" w:rsidR="00AF051C" w:rsidRDefault="00AF051C" w:rsidP="00AF051C">
      <w:pPr>
        <w:spacing w:before="360" w:after="120"/>
      </w:pPr>
      <w:r>
        <w:t>Projekt:</w:t>
      </w:r>
    </w:p>
    <w:p w14:paraId="30553725" w14:textId="77777777" w:rsidR="00AF051C" w:rsidRDefault="00AF051C" w:rsidP="00AF051C">
      <w:pPr>
        <w:spacing w:before="120" w:after="120"/>
      </w:pPr>
      <w:r>
        <w:t>Zeitraum:</w:t>
      </w:r>
    </w:p>
    <w:p w14:paraId="50315F28" w14:textId="77777777" w:rsidR="00AF051C" w:rsidRPr="00653E64" w:rsidRDefault="00AF051C" w:rsidP="00AF051C">
      <w:pPr>
        <w:spacing w:before="120" w:after="120"/>
      </w:pPr>
      <w:r w:rsidRPr="00653E64">
        <w:t>Bearbeitung für folgende Firma:</w:t>
      </w:r>
    </w:p>
    <w:p w14:paraId="111C5DC5" w14:textId="77777777" w:rsidR="00AF051C" w:rsidRDefault="00AF051C" w:rsidP="00AF051C">
      <w:pPr>
        <w:spacing w:before="120" w:after="120"/>
      </w:pPr>
      <w:r>
        <w:t>Investitionsvolumen:</w:t>
      </w:r>
    </w:p>
    <w:p w14:paraId="0846190D" w14:textId="77777777" w:rsidR="00AF051C" w:rsidRDefault="00AF051C" w:rsidP="00AF051C">
      <w:pPr>
        <w:spacing w:before="120" w:after="120"/>
      </w:pPr>
      <w:r>
        <w:t>Ausgeführte Arbeiten / Leistungen der Schlüsselperson (Angaben zu Funktion und Zeitraum):</w:t>
      </w:r>
    </w:p>
    <w:p w14:paraId="043BA9F8" w14:textId="77777777" w:rsidR="00AF051C" w:rsidRDefault="00AF051C" w:rsidP="00AF051C">
      <w:pPr>
        <w:spacing w:before="360" w:after="120"/>
      </w:pPr>
      <w:r>
        <w:t>Zur Auskunftserteilung ermächtigte Kontaktperson des Referenz-Auftraggebers:</w:t>
      </w:r>
    </w:p>
    <w:p w14:paraId="7FF442F1" w14:textId="77777777" w:rsidR="00AF051C" w:rsidRDefault="00AF051C" w:rsidP="00AF051C">
      <w:pPr>
        <w:spacing w:before="120" w:after="120"/>
      </w:pPr>
      <w:r>
        <w:t>Auftraggeber:</w:t>
      </w:r>
    </w:p>
    <w:p w14:paraId="58B90C10" w14:textId="77777777" w:rsidR="00AF051C" w:rsidRDefault="00AF051C" w:rsidP="00AF051C">
      <w:pPr>
        <w:spacing w:before="120" w:after="120"/>
      </w:pPr>
      <w:r>
        <w:t>Funktion:</w:t>
      </w:r>
    </w:p>
    <w:p w14:paraId="4E10AD09" w14:textId="77777777" w:rsidR="00AF051C" w:rsidRDefault="00AF051C" w:rsidP="00AF051C">
      <w:pPr>
        <w:spacing w:before="120" w:after="120"/>
      </w:pPr>
      <w:r>
        <w:t>Name:</w:t>
      </w:r>
    </w:p>
    <w:p w14:paraId="70CB0955" w14:textId="77777777" w:rsidR="00AF051C" w:rsidRDefault="00AF051C" w:rsidP="00AF051C">
      <w:pPr>
        <w:spacing w:before="120" w:after="120"/>
      </w:pPr>
      <w:r>
        <w:t>Adresse:</w:t>
      </w:r>
    </w:p>
    <w:p w14:paraId="383204A1" w14:textId="77777777" w:rsidR="00AF051C" w:rsidRDefault="00AF051C" w:rsidP="00AF051C">
      <w:pPr>
        <w:spacing w:before="120" w:after="120"/>
      </w:pPr>
      <w:r>
        <w:t>E-Mail:</w:t>
      </w:r>
    </w:p>
    <w:p w14:paraId="7CA9A083" w14:textId="77777777" w:rsidR="00AF051C" w:rsidRDefault="00AF051C" w:rsidP="00AF051C">
      <w:pPr>
        <w:spacing w:before="120" w:after="360"/>
      </w:pPr>
      <w:r>
        <w:t>Telefon:</w:t>
      </w:r>
    </w:p>
    <w:p w14:paraId="127FBECC" w14:textId="77777777" w:rsidR="00AF051C" w:rsidRDefault="00AF051C" w:rsidP="00AF051C">
      <w:r>
        <w:t>In welchem Sinne ist das angegebene Projekt mit dem vorliegenden Projekt vergleichbar?</w:t>
      </w:r>
    </w:p>
    <w:tbl>
      <w:tblPr>
        <w:tblW w:w="0" w:type="auto"/>
        <w:tblLook w:val="04A0" w:firstRow="1" w:lastRow="0" w:firstColumn="1" w:lastColumn="0" w:noHBand="0" w:noVBand="1"/>
      </w:tblPr>
      <w:tblGrid>
        <w:gridCol w:w="10080"/>
      </w:tblGrid>
      <w:tr w:rsidR="00AF051C" w14:paraId="00ADE882" w14:textId="77777777" w:rsidTr="001B5B44">
        <w:trPr>
          <w:trHeight w:val="1440"/>
        </w:trPr>
        <w:tc>
          <w:tcPr>
            <w:tcW w:w="10080" w:type="dxa"/>
            <w:tcBorders>
              <w:top w:val="nil"/>
              <w:left w:val="nil"/>
              <w:bottom w:val="nil"/>
              <w:right w:val="nil"/>
              <w:tl2br w:val="nil"/>
              <w:tr2bl w:val="nil"/>
            </w:tcBorders>
            <w:shd w:val="clear" w:color="auto" w:fill="FFFFFF"/>
          </w:tcPr>
          <w:p w14:paraId="49C75FAA" w14:textId="77777777" w:rsidR="00AF051C" w:rsidRDefault="00AF051C" w:rsidP="001B5B44"/>
        </w:tc>
      </w:tr>
    </w:tbl>
    <w:p w14:paraId="7B726FED" w14:textId="77777777" w:rsidR="00F92A8D" w:rsidRDefault="00F92A8D" w:rsidP="00F92A8D">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F92A8D" w14:paraId="65FD5AAC" w14:textId="77777777" w:rsidTr="003E5DC5">
        <w:trPr>
          <w:trHeight w:val="1440"/>
        </w:trPr>
        <w:tc>
          <w:tcPr>
            <w:tcW w:w="10080" w:type="dxa"/>
            <w:tcBorders>
              <w:top w:val="nil"/>
              <w:left w:val="nil"/>
              <w:bottom w:val="nil"/>
              <w:right w:val="nil"/>
              <w:tl2br w:val="nil"/>
              <w:tr2bl w:val="nil"/>
            </w:tcBorders>
            <w:shd w:val="clear" w:color="auto" w:fill="FFFFFF"/>
          </w:tcPr>
          <w:p w14:paraId="703CC278" w14:textId="77777777" w:rsidR="00F92A8D" w:rsidRDefault="00F92A8D" w:rsidP="003E5DC5"/>
        </w:tc>
      </w:tr>
    </w:tbl>
    <w:p w14:paraId="42A4DBDF" w14:textId="77777777" w:rsidR="00AF051C" w:rsidRDefault="00AF051C" w:rsidP="00AF051C">
      <w:pPr>
        <w:pStyle w:val="KBOBTitel3"/>
        <w:pageBreakBefore/>
        <w:numPr>
          <w:ilvl w:val="2"/>
          <w:numId w:val="39"/>
        </w:numPr>
      </w:pPr>
      <w:r>
        <w:lastRenderedPageBreak/>
        <w:t>Chefbauleiter</w:t>
      </w:r>
      <w:r w:rsidRPr="00D56D06">
        <w:t xml:space="preserve"> </w:t>
      </w:r>
      <w:r>
        <w:t>(CBL</w:t>
      </w:r>
      <w:r w:rsidRPr="00D56D06">
        <w:t>)</w:t>
      </w:r>
    </w:p>
    <w:p w14:paraId="4993E08D" w14:textId="77777777" w:rsidR="00AF051C" w:rsidRDefault="00AF051C" w:rsidP="00AF051C">
      <w:pPr>
        <w:spacing w:before="360" w:after="120"/>
      </w:pPr>
      <w:r>
        <w:rPr>
          <w:b/>
        </w:rPr>
        <w:t>Referenz 1</w:t>
      </w:r>
    </w:p>
    <w:p w14:paraId="491A5DFC" w14:textId="77777777" w:rsidR="00AF051C" w:rsidRDefault="00AF051C" w:rsidP="00AF051C">
      <w:pPr>
        <w:tabs>
          <w:tab w:val="left" w:pos="4320"/>
          <w:tab w:val="left" w:pos="10080"/>
        </w:tabs>
        <w:spacing w:before="120" w:after="120"/>
        <w:rPr>
          <w:b/>
        </w:rPr>
      </w:pPr>
      <w:r>
        <w:t>Für Schlüsselperson mit der Funktion:</w:t>
      </w:r>
      <w:r>
        <w:tab/>
      </w:r>
      <w:r>
        <w:rPr>
          <w:b/>
        </w:rPr>
        <w:t>Chefbauleiter</w:t>
      </w:r>
      <w:r w:rsidRPr="00D56D06">
        <w:rPr>
          <w:b/>
        </w:rPr>
        <w:t xml:space="preserve"> (</w:t>
      </w:r>
      <w:r>
        <w:rPr>
          <w:b/>
        </w:rPr>
        <w:t>CBL</w:t>
      </w:r>
      <w:r w:rsidRPr="00D56D06">
        <w:rPr>
          <w:b/>
        </w:rPr>
        <w:t>)</w:t>
      </w:r>
    </w:p>
    <w:p w14:paraId="13946172" w14:textId="77777777" w:rsidR="00AF051C" w:rsidRDefault="00AF051C" w:rsidP="00AF051C">
      <w:pPr>
        <w:spacing w:before="120" w:after="120"/>
      </w:pPr>
      <w:r>
        <w:t>Name:</w:t>
      </w:r>
    </w:p>
    <w:p w14:paraId="3E6AFE2C" w14:textId="77777777" w:rsidR="00AF051C" w:rsidRDefault="00AF051C" w:rsidP="00AF051C">
      <w:pPr>
        <w:spacing w:before="120" w:after="120"/>
      </w:pPr>
      <w:r>
        <w:t>Vorname:</w:t>
      </w:r>
    </w:p>
    <w:p w14:paraId="29A5BAD2" w14:textId="77777777" w:rsidR="00AF051C" w:rsidRDefault="00AF051C" w:rsidP="00AF051C">
      <w:pPr>
        <w:spacing w:before="120" w:after="120"/>
      </w:pPr>
      <w:r>
        <w:t>Firma:</w:t>
      </w:r>
    </w:p>
    <w:p w14:paraId="55FCE626" w14:textId="77777777" w:rsidR="00AF051C" w:rsidRDefault="00AF051C" w:rsidP="00AF051C">
      <w:pPr>
        <w:spacing w:before="120" w:after="120"/>
      </w:pPr>
      <w:r>
        <w:t>Beruf, Diplomjahr:</w:t>
      </w:r>
    </w:p>
    <w:p w14:paraId="6216342B" w14:textId="77777777" w:rsidR="00AF051C" w:rsidRDefault="00AF051C" w:rsidP="00AF051C">
      <w:pPr>
        <w:spacing w:before="120" w:after="120"/>
      </w:pPr>
      <w:r>
        <w:t>Ausbildung/Weiterbildung:</w:t>
      </w:r>
    </w:p>
    <w:p w14:paraId="08DC32D6" w14:textId="77777777" w:rsidR="00AF051C" w:rsidRDefault="00AF051C" w:rsidP="00AF051C">
      <w:pPr>
        <w:spacing w:before="360" w:after="120"/>
      </w:pPr>
      <w:r>
        <w:t>Projekt:</w:t>
      </w:r>
    </w:p>
    <w:p w14:paraId="0296EDB9" w14:textId="77777777" w:rsidR="00AF051C" w:rsidRDefault="00AF051C" w:rsidP="00AF051C">
      <w:pPr>
        <w:spacing w:before="120" w:after="120"/>
      </w:pPr>
      <w:r>
        <w:t>Zeitraum:</w:t>
      </w:r>
    </w:p>
    <w:p w14:paraId="732A8B99" w14:textId="77777777" w:rsidR="00AF051C" w:rsidRPr="00653E64" w:rsidRDefault="00AF051C" w:rsidP="00AF051C">
      <w:pPr>
        <w:spacing w:before="120" w:after="120"/>
      </w:pPr>
      <w:r w:rsidRPr="00653E64">
        <w:t>Bearbeitung für folgende Firma:</w:t>
      </w:r>
    </w:p>
    <w:p w14:paraId="423A7208" w14:textId="77777777" w:rsidR="00AF051C" w:rsidRDefault="00AF051C" w:rsidP="00AF051C">
      <w:pPr>
        <w:spacing w:before="120" w:after="120"/>
      </w:pPr>
      <w:r>
        <w:t>Investitionsvolumen:</w:t>
      </w:r>
    </w:p>
    <w:p w14:paraId="57357AA4" w14:textId="77777777" w:rsidR="00AF051C" w:rsidRDefault="00AF051C" w:rsidP="00AF051C">
      <w:pPr>
        <w:spacing w:before="120" w:after="120"/>
      </w:pPr>
      <w:r>
        <w:t>Ausgeführte Arbeiten / Leistungen der Schlüsselperson (Angaben zu Funktion und Zeitraum):</w:t>
      </w:r>
    </w:p>
    <w:p w14:paraId="39AEC856" w14:textId="77777777" w:rsidR="00AF051C" w:rsidRDefault="00AF051C" w:rsidP="00AF051C">
      <w:pPr>
        <w:spacing w:before="360" w:after="120"/>
      </w:pPr>
      <w:r>
        <w:t>Zur Auskunftserteilung ermächtigte Kontaktperson des Referenz-Auftraggebers:</w:t>
      </w:r>
    </w:p>
    <w:p w14:paraId="01484E28" w14:textId="77777777" w:rsidR="00AF051C" w:rsidRDefault="00AF051C" w:rsidP="00AF051C">
      <w:pPr>
        <w:spacing w:before="120" w:after="120"/>
      </w:pPr>
      <w:r>
        <w:t>Auftraggeber:</w:t>
      </w:r>
    </w:p>
    <w:p w14:paraId="4DEB0FE0" w14:textId="77777777" w:rsidR="00AF051C" w:rsidRDefault="00AF051C" w:rsidP="00AF051C">
      <w:pPr>
        <w:spacing w:before="120" w:after="120"/>
      </w:pPr>
      <w:r>
        <w:t>Funktion:</w:t>
      </w:r>
    </w:p>
    <w:p w14:paraId="4DCCD8D2" w14:textId="77777777" w:rsidR="00AF051C" w:rsidRDefault="00AF051C" w:rsidP="00AF051C">
      <w:pPr>
        <w:spacing w:before="120" w:after="120"/>
      </w:pPr>
      <w:r>
        <w:t>Name:</w:t>
      </w:r>
    </w:p>
    <w:p w14:paraId="46A6CA6D" w14:textId="77777777" w:rsidR="00AF051C" w:rsidRDefault="00AF051C" w:rsidP="00AF051C">
      <w:pPr>
        <w:spacing w:before="120" w:after="120"/>
      </w:pPr>
      <w:r>
        <w:t>Adresse:</w:t>
      </w:r>
    </w:p>
    <w:p w14:paraId="07B0A526" w14:textId="77777777" w:rsidR="00AF051C" w:rsidRDefault="00AF051C" w:rsidP="00AF051C">
      <w:pPr>
        <w:spacing w:before="120" w:after="120"/>
      </w:pPr>
      <w:r>
        <w:t>E-Mail:</w:t>
      </w:r>
    </w:p>
    <w:p w14:paraId="37BD370E" w14:textId="77777777" w:rsidR="00AF051C" w:rsidRDefault="00AF051C" w:rsidP="00AF051C">
      <w:pPr>
        <w:spacing w:before="120" w:after="360"/>
      </w:pPr>
      <w:r>
        <w:t>Telefon:</w:t>
      </w:r>
    </w:p>
    <w:p w14:paraId="70F5F81D" w14:textId="77777777" w:rsidR="00AF051C" w:rsidRDefault="00AF051C" w:rsidP="00AF051C">
      <w:r>
        <w:t>In welchem Sinne ist das angegebene Projekt mit dem vorliegenden Projekt vergleichbar?</w:t>
      </w:r>
    </w:p>
    <w:tbl>
      <w:tblPr>
        <w:tblW w:w="0" w:type="auto"/>
        <w:tblLook w:val="04A0" w:firstRow="1" w:lastRow="0" w:firstColumn="1" w:lastColumn="0" w:noHBand="0" w:noVBand="1"/>
      </w:tblPr>
      <w:tblGrid>
        <w:gridCol w:w="10080"/>
      </w:tblGrid>
      <w:tr w:rsidR="00AF051C" w14:paraId="51CF963C" w14:textId="77777777" w:rsidTr="001B5B44">
        <w:trPr>
          <w:trHeight w:val="1140"/>
        </w:trPr>
        <w:tc>
          <w:tcPr>
            <w:tcW w:w="10080" w:type="dxa"/>
            <w:tcBorders>
              <w:top w:val="nil"/>
              <w:left w:val="nil"/>
              <w:bottom w:val="nil"/>
              <w:right w:val="nil"/>
              <w:tl2br w:val="nil"/>
              <w:tr2bl w:val="nil"/>
            </w:tcBorders>
            <w:shd w:val="clear" w:color="auto" w:fill="FFFFFF"/>
          </w:tcPr>
          <w:p w14:paraId="273C5D2F" w14:textId="77777777" w:rsidR="00AF051C" w:rsidRDefault="00AF051C" w:rsidP="001B5B44"/>
        </w:tc>
      </w:tr>
    </w:tbl>
    <w:p w14:paraId="1036EE7D" w14:textId="77777777" w:rsidR="00F92A8D" w:rsidRDefault="00F92A8D" w:rsidP="00F92A8D">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F92A8D" w14:paraId="7B8DE115" w14:textId="77777777" w:rsidTr="003E5DC5">
        <w:trPr>
          <w:trHeight w:val="1440"/>
        </w:trPr>
        <w:tc>
          <w:tcPr>
            <w:tcW w:w="10080" w:type="dxa"/>
            <w:tcBorders>
              <w:top w:val="nil"/>
              <w:left w:val="nil"/>
              <w:bottom w:val="nil"/>
              <w:right w:val="nil"/>
              <w:tl2br w:val="nil"/>
              <w:tr2bl w:val="nil"/>
            </w:tcBorders>
            <w:shd w:val="clear" w:color="auto" w:fill="FFFFFF"/>
          </w:tcPr>
          <w:p w14:paraId="2667EA22" w14:textId="77777777" w:rsidR="00F92A8D" w:rsidRDefault="00F92A8D" w:rsidP="003E5DC5"/>
        </w:tc>
      </w:tr>
    </w:tbl>
    <w:p w14:paraId="19F52627" w14:textId="77777777" w:rsidR="00AF051C" w:rsidRPr="007414AD" w:rsidRDefault="00AF051C" w:rsidP="00AF051C">
      <w:pPr>
        <w:rPr>
          <w:color w:val="0070C0"/>
        </w:rPr>
      </w:pPr>
    </w:p>
    <w:p w14:paraId="6CC57118" w14:textId="77777777" w:rsidR="00AF051C" w:rsidRDefault="00AF051C" w:rsidP="00AF051C">
      <w:pPr>
        <w:spacing w:before="0" w:after="0" w:line="240" w:lineRule="auto"/>
        <w:jc w:val="left"/>
        <w:rPr>
          <w:b/>
        </w:rPr>
      </w:pPr>
      <w:r>
        <w:br w:type="page"/>
      </w:r>
    </w:p>
    <w:p w14:paraId="063BA4AD" w14:textId="77777777" w:rsidR="00AF051C" w:rsidRDefault="00AF051C" w:rsidP="00AF051C">
      <w:pPr>
        <w:pStyle w:val="KBOBTitel1"/>
        <w:numPr>
          <w:ilvl w:val="1"/>
          <w:numId w:val="39"/>
        </w:numPr>
      </w:pPr>
      <w:r>
        <w:lastRenderedPageBreak/>
        <w:t xml:space="preserve">Analyse der Aufgabenstellung / Vorgehensvorschlag, Risikoanalyse, QM-Konzept (ZK3) </w:t>
      </w:r>
    </w:p>
    <w:p w14:paraId="39294568" w14:textId="77777777" w:rsidR="00AF051C" w:rsidRDefault="00AF051C" w:rsidP="00AF051C">
      <w:bookmarkStart w:id="6" w:name="_Hlk33527966"/>
      <w:r>
        <w:t>In diesem Kapitel sind Beschreibungen bezüglich der Aufgabenanalyse, des Bauablaufs, der Risikoanalyse und der Projektorganisation aufzuführen. Pro Thema kann jeweils eine A4-Seite, jedoch maximal drei A4-Seiten, verwendet werden.</w:t>
      </w:r>
    </w:p>
    <w:bookmarkEnd w:id="6"/>
    <w:p w14:paraId="7F588856" w14:textId="77777777" w:rsidR="00AF051C" w:rsidRPr="00BF020E" w:rsidRDefault="00AF051C" w:rsidP="00AF051C"/>
    <w:p w14:paraId="0273381E" w14:textId="77777777" w:rsidR="00AF051C" w:rsidRPr="00BF020E" w:rsidRDefault="00AF051C" w:rsidP="00AF051C">
      <w:pPr>
        <w:spacing w:before="0" w:after="0" w:line="240" w:lineRule="auto"/>
        <w:jc w:val="left"/>
      </w:pPr>
      <w:r w:rsidRPr="00BF020E">
        <w:t xml:space="preserve">In der Aufgabenanalyse und im Vorgehensvorschlag sollen insb. die folgenden Themen abgedeckt werden: </w:t>
      </w:r>
    </w:p>
    <w:p w14:paraId="193C8788" w14:textId="77777777" w:rsidR="00AF051C" w:rsidRPr="00BF020E" w:rsidRDefault="00AF051C" w:rsidP="00AF051C">
      <w:pPr>
        <w:pStyle w:val="Listenabsatz"/>
        <w:numPr>
          <w:ilvl w:val="0"/>
          <w:numId w:val="40"/>
        </w:numPr>
        <w:spacing w:before="0" w:after="0" w:line="240" w:lineRule="auto"/>
        <w:jc w:val="left"/>
      </w:pPr>
      <w:r w:rsidRPr="00BF020E">
        <w:t>Beschreibung des Projektverständnis</w:t>
      </w:r>
    </w:p>
    <w:p w14:paraId="42281B77" w14:textId="77777777" w:rsidR="00AF051C" w:rsidRPr="00BF020E" w:rsidRDefault="00AF051C" w:rsidP="00AF051C">
      <w:pPr>
        <w:pStyle w:val="Listenabsatz"/>
        <w:numPr>
          <w:ilvl w:val="0"/>
          <w:numId w:val="40"/>
        </w:numPr>
        <w:spacing w:before="0" w:after="0" w:line="240" w:lineRule="auto"/>
        <w:jc w:val="left"/>
      </w:pPr>
      <w:r w:rsidRPr="00BF020E">
        <w:t>Erläuterung wichtiger Aufgaben im Projekt</w:t>
      </w:r>
    </w:p>
    <w:p w14:paraId="17B27169" w14:textId="77777777" w:rsidR="00AF051C" w:rsidRPr="00BF020E" w:rsidRDefault="00AF051C" w:rsidP="00AF051C">
      <w:pPr>
        <w:pStyle w:val="Listenabsatz"/>
        <w:numPr>
          <w:ilvl w:val="0"/>
          <w:numId w:val="40"/>
        </w:numPr>
        <w:spacing w:before="0" w:after="0" w:line="240" w:lineRule="auto"/>
        <w:jc w:val="left"/>
      </w:pPr>
      <w:r w:rsidRPr="00BF020E">
        <w:t xml:space="preserve">Aufzeigen der Abwicklung des Projektes, insb. des Projektstarts </w:t>
      </w:r>
    </w:p>
    <w:p w14:paraId="33B58011" w14:textId="77777777" w:rsidR="00AF051C" w:rsidRPr="00BF020E" w:rsidRDefault="00AF051C" w:rsidP="00AF051C">
      <w:pPr>
        <w:pStyle w:val="Listenabsatz"/>
        <w:numPr>
          <w:ilvl w:val="0"/>
          <w:numId w:val="40"/>
        </w:numPr>
        <w:spacing w:before="0" w:after="0" w:line="240" w:lineRule="auto"/>
        <w:jc w:val="left"/>
      </w:pPr>
      <w:r w:rsidRPr="00BF020E">
        <w:t>Darstellung und Erläuterung wichtiger Prozesse und Abläufe u.a. unter Einbezug der Organisation</w:t>
      </w:r>
    </w:p>
    <w:p w14:paraId="54FEEB7C" w14:textId="77777777" w:rsidR="00AF051C" w:rsidRPr="00BF020E" w:rsidRDefault="00AF051C" w:rsidP="007B4F45">
      <w:pPr>
        <w:pStyle w:val="Listenabsatz"/>
      </w:pPr>
      <w:r w:rsidRPr="00BF020E">
        <w:t>(Projektbezogenes Organigramm des Anbieters / Beauftragten mit Nennung des Projektteams, dessen Mitglieder (inkl. Stellvertretung) und deren Funktion, sowie Darstellung der Schnittstellen zum Projektorganigramm des Bauherrn.)</w:t>
      </w:r>
    </w:p>
    <w:p w14:paraId="529CCFAF" w14:textId="77777777" w:rsidR="00AF051C" w:rsidRPr="00BF020E" w:rsidRDefault="00AF051C" w:rsidP="00AF051C">
      <w:pPr>
        <w:spacing w:before="0" w:after="0" w:line="240" w:lineRule="auto"/>
        <w:jc w:val="left"/>
        <w:rPr>
          <w:highlight w:val="yellow"/>
        </w:rPr>
      </w:pPr>
    </w:p>
    <w:p w14:paraId="64D84C08" w14:textId="77777777" w:rsidR="00AF051C" w:rsidRPr="00BF020E" w:rsidRDefault="00AF051C" w:rsidP="00AF051C">
      <w:pPr>
        <w:spacing w:before="0" w:after="0" w:line="240" w:lineRule="auto"/>
        <w:jc w:val="left"/>
      </w:pPr>
    </w:p>
    <w:p w14:paraId="58E9B87B" w14:textId="77777777" w:rsidR="00AF051C" w:rsidRPr="00BF020E" w:rsidRDefault="00AF051C" w:rsidP="00AF051C">
      <w:pPr>
        <w:spacing w:before="0" w:after="0" w:line="240" w:lineRule="auto"/>
        <w:jc w:val="left"/>
      </w:pPr>
      <w:r w:rsidRPr="00BF020E">
        <w:t xml:space="preserve">In der Risikoanalyse und im QM-Konzept sollen insb. die folgenden Themen abgedeckt werden: </w:t>
      </w:r>
    </w:p>
    <w:p w14:paraId="19571DE7" w14:textId="77777777" w:rsidR="00AF051C" w:rsidRPr="00BF020E" w:rsidRDefault="00AF051C" w:rsidP="00AF051C">
      <w:pPr>
        <w:pStyle w:val="Listenabsatz"/>
        <w:numPr>
          <w:ilvl w:val="0"/>
          <w:numId w:val="40"/>
        </w:numPr>
        <w:spacing w:before="0" w:after="0" w:line="240" w:lineRule="auto"/>
        <w:jc w:val="left"/>
      </w:pPr>
      <w:r w:rsidRPr="00BF020E">
        <w:t>Projektbezogene Analyse der für den Projekterfolg massgebenden Herausforderungen / Risiken und Chancen unter Nennung der Massnahmen, um die erfolgreiche Leistungserbringung sicherzustellen</w:t>
      </w:r>
    </w:p>
    <w:p w14:paraId="3E22EAE1" w14:textId="77777777" w:rsidR="00AF051C" w:rsidRPr="00BF020E" w:rsidRDefault="00AF051C" w:rsidP="00AF051C">
      <w:pPr>
        <w:spacing w:before="0" w:after="0" w:line="240" w:lineRule="auto"/>
        <w:jc w:val="left"/>
      </w:pPr>
    </w:p>
    <w:p w14:paraId="5C9989E9" w14:textId="46FA8E17" w:rsidR="00AF051C" w:rsidRDefault="00AF051C" w:rsidP="00AF051C">
      <w:pPr>
        <w:spacing w:before="0" w:after="0" w:line="240" w:lineRule="auto"/>
        <w:jc w:val="left"/>
      </w:pPr>
      <w:r w:rsidRPr="00BF020E">
        <w:t>Dem Anbieter steht es offen, weitere für ihn wichtige Themen zu behandeln.</w:t>
      </w:r>
    </w:p>
    <w:p w14:paraId="1529DDC7" w14:textId="77777777" w:rsidR="00AF051C" w:rsidRDefault="00AF051C">
      <w:pPr>
        <w:spacing w:before="0" w:after="0" w:line="240" w:lineRule="auto"/>
        <w:jc w:val="left"/>
      </w:pPr>
      <w:r>
        <w:br w:type="page"/>
      </w:r>
    </w:p>
    <w:p w14:paraId="4D3748C6" w14:textId="77777777" w:rsidR="00AF051C" w:rsidRDefault="00AF051C" w:rsidP="00AF051C">
      <w:pPr>
        <w:pStyle w:val="KBOBTitel1"/>
        <w:numPr>
          <w:ilvl w:val="0"/>
          <w:numId w:val="39"/>
        </w:numPr>
      </w:pPr>
      <w:r>
        <w:lastRenderedPageBreak/>
        <w:t>Sonstige Anforderungen</w:t>
      </w:r>
    </w:p>
    <w:p w14:paraId="5CEFA201" w14:textId="77777777" w:rsidR="00AF051C" w:rsidRDefault="00AF051C" w:rsidP="00AF051C">
      <w:pPr>
        <w:pStyle w:val="KBOBTitel2"/>
        <w:keepNext w:val="0"/>
        <w:numPr>
          <w:ilvl w:val="1"/>
          <w:numId w:val="41"/>
        </w:numPr>
      </w:pPr>
      <w:r>
        <w:t>Bestimmungen des Auftraggebers über den Datenaustausch</w:t>
      </w:r>
    </w:p>
    <w:p w14:paraId="7026E48A" w14:textId="77777777" w:rsidR="00AF051C" w:rsidRDefault="00AF051C" w:rsidP="00AF051C">
      <w:r>
        <w:t>Alle projektspezifische erarbeiteten Dokumente und Pläne sind dem Auftraggeber im Quellcode (*.doc, *.xls, *.dxf, *.dwg etc.) zur eigenen Verwendung und Bearbeitung zur Verfügung zu stellen.</w:t>
      </w:r>
    </w:p>
    <w:p w14:paraId="1F1A7CB8" w14:textId="77777777" w:rsidR="00AF051C" w:rsidRDefault="00AF051C" w:rsidP="00AF051C"/>
    <w:p w14:paraId="562F589D" w14:textId="77777777" w:rsidR="00AF051C" w:rsidRDefault="00AF051C" w:rsidP="00AF051C">
      <w:r>
        <w:t>Der Auftragnehmer verpflichtet sich, die ordnungsgemäss erstellten Daten dem Auftraggeber kostenlos abzugeben.</w:t>
      </w:r>
    </w:p>
    <w:p w14:paraId="71675A98" w14:textId="77777777" w:rsidR="00AF051C" w:rsidRDefault="00AF051C" w:rsidP="00AF051C"/>
    <w:p w14:paraId="250B7813" w14:textId="77777777" w:rsidR="00AF051C" w:rsidRDefault="00AF051C" w:rsidP="00AF051C">
      <w:r>
        <w:t>Die Schlussrechnung wird erst zur Zahlung fällig, wenn der Beauftragte die verlangten Daten sowie die weiteren Dokumentationen über das Projekt dem Auftraggeber sowohl in elektronischer als auch in Papierform abgegeben hat.</w:t>
      </w:r>
      <w:bookmarkStart w:id="7" w:name="_Toc293386301"/>
    </w:p>
    <w:p w14:paraId="440A384F" w14:textId="77777777" w:rsidR="00AF051C" w:rsidRDefault="00AF051C" w:rsidP="00AF051C"/>
    <w:p w14:paraId="571F0C82" w14:textId="77777777" w:rsidR="00AF051C" w:rsidRDefault="00AF051C" w:rsidP="00AF051C">
      <w:pPr>
        <w:pStyle w:val="KBOBTitel2"/>
        <w:keepNext w:val="0"/>
        <w:numPr>
          <w:ilvl w:val="1"/>
          <w:numId w:val="41"/>
        </w:numPr>
      </w:pPr>
      <w:r>
        <w:t>Mit dem Angebot einzureichen</w:t>
      </w:r>
      <w:bookmarkEnd w:id="7"/>
    </w:p>
    <w:p w14:paraId="5D2FC0F3" w14:textId="77777777" w:rsidR="00AF051C" w:rsidRDefault="00AF051C" w:rsidP="00AF051C">
      <w:pPr>
        <w:spacing w:before="120"/>
        <w:rPr>
          <w:rFonts w:cs="Arial"/>
        </w:rPr>
      </w:pPr>
      <w:r>
        <w:rPr>
          <w:rFonts w:cs="Arial"/>
        </w:rPr>
        <w:t>Einzureichen sind die nachfolgenden Unterlagen, vollständig ausgefüllt und unterschrieben. Die eingereichten Unterlagen werden (Ziffer 2.0 Nachweis der Eignungskriterien) nach dem Zuschlag und einer allfälligen Bereinigung zu Vertragsbestandteilen gemäss Ziffer 2 der vorgesehenen Vertragsurkunde.</w:t>
      </w:r>
    </w:p>
    <w:p w14:paraId="0C0A0F6F" w14:textId="77777777" w:rsidR="00AF051C" w:rsidRDefault="00AF051C" w:rsidP="00AF051C">
      <w:pPr>
        <w:spacing w:before="120"/>
        <w:rPr>
          <w:rFonts w:cs="Arial"/>
        </w:rPr>
      </w:pPr>
      <w:r>
        <w:rPr>
          <w:rFonts w:cs="Arial"/>
        </w:rPr>
        <w:t>Bitte überprüfen Sie Ihre Offerteingabe auf Vollständigkeit durch Ankreuzen der entsprechenden Position:</w:t>
      </w:r>
    </w:p>
    <w:p w14:paraId="78FED10A" w14:textId="77777777" w:rsidR="00AF051C" w:rsidRDefault="00AF051C" w:rsidP="00AF051C">
      <w:pPr>
        <w:spacing w:before="120"/>
        <w:rPr>
          <w:rFonts w:cs="Arial"/>
        </w:rPr>
      </w:pPr>
    </w:p>
    <w:p w14:paraId="62A663EB" w14:textId="22B2D442" w:rsidR="00AF051C" w:rsidRDefault="00AF051C" w:rsidP="00AF051C">
      <w:pPr>
        <w:spacing w:before="120"/>
        <w:ind w:left="708" w:hanging="708"/>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sidR="00293982">
        <w:rPr>
          <w:rFonts w:cs="Arial"/>
        </w:rPr>
      </w:r>
      <w:r w:rsidR="00293982">
        <w:rPr>
          <w:rFonts w:cs="Arial"/>
        </w:rPr>
        <w:fldChar w:fldCharType="separate"/>
      </w:r>
      <w:r>
        <w:rPr>
          <w:rFonts w:cs="Arial"/>
        </w:rPr>
        <w:fldChar w:fldCharType="end"/>
      </w:r>
      <w:r>
        <w:rPr>
          <w:rFonts w:cs="Arial"/>
        </w:rPr>
        <w:tab/>
      </w:r>
      <w:r>
        <w:rPr>
          <w:rFonts w:cs="Arial"/>
        </w:rPr>
        <w:tab/>
      </w:r>
      <w:r w:rsidRPr="00EE2007">
        <w:rPr>
          <w:rFonts w:cs="Arial"/>
        </w:rPr>
        <w:t>0</w:t>
      </w:r>
      <w:r w:rsidR="00864A0E">
        <w:rPr>
          <w:rFonts w:cs="Arial"/>
        </w:rPr>
        <w:t>5</w:t>
      </w:r>
      <w:r w:rsidRPr="00EE2007">
        <w:rPr>
          <w:rFonts w:cs="Arial"/>
        </w:rPr>
        <w:t>_Angebotsunterlagen</w:t>
      </w:r>
      <w:r>
        <w:rPr>
          <w:rFonts w:cs="Arial"/>
        </w:rPr>
        <w:br/>
        <w:t>- vollständig ausgefüllt</w:t>
      </w:r>
      <w:r>
        <w:rPr>
          <w:rFonts w:cs="Arial"/>
        </w:rPr>
        <w:br/>
        <w:t>- Angebotspreis auf Titelblatt übertragen</w:t>
      </w:r>
      <w:r>
        <w:rPr>
          <w:rFonts w:cs="Arial"/>
        </w:rPr>
        <w:br/>
        <w:t>- rechtsverbindlich unterschrieben</w:t>
      </w:r>
    </w:p>
    <w:p w14:paraId="24540ECE" w14:textId="62208145" w:rsidR="00AF051C" w:rsidRDefault="00AF051C" w:rsidP="00AF051C">
      <w:pPr>
        <w:spacing w:before="120"/>
        <w:ind w:left="708" w:hanging="708"/>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sidR="00293982">
        <w:rPr>
          <w:rFonts w:cs="Arial"/>
        </w:rPr>
      </w:r>
      <w:r w:rsidR="00293982">
        <w:rPr>
          <w:rFonts w:cs="Arial"/>
        </w:rPr>
        <w:fldChar w:fldCharType="separate"/>
      </w:r>
      <w:r>
        <w:rPr>
          <w:rFonts w:cs="Arial"/>
        </w:rPr>
        <w:fldChar w:fldCharType="end"/>
      </w:r>
      <w:r>
        <w:rPr>
          <w:rFonts w:cs="Arial"/>
        </w:rPr>
        <w:tab/>
      </w:r>
      <w:r>
        <w:rPr>
          <w:rFonts w:cs="Arial"/>
        </w:rPr>
        <w:tab/>
      </w:r>
      <w:r w:rsidRPr="00EE2007">
        <w:rPr>
          <w:rFonts w:cs="Arial"/>
        </w:rPr>
        <w:t>0</w:t>
      </w:r>
      <w:r w:rsidR="00864A0E">
        <w:rPr>
          <w:rFonts w:cs="Arial"/>
        </w:rPr>
        <w:t>6</w:t>
      </w:r>
      <w:r w:rsidRPr="00EE2007">
        <w:rPr>
          <w:rFonts w:cs="Arial"/>
        </w:rPr>
        <w:t>_Honorarberechnung-Leistungstabellen</w:t>
      </w:r>
      <w:r>
        <w:rPr>
          <w:rFonts w:cs="Arial"/>
        </w:rPr>
        <w:br/>
        <w:t>- vollständig ausgefüllt</w:t>
      </w:r>
      <w:r>
        <w:rPr>
          <w:rFonts w:cs="Arial"/>
        </w:rPr>
        <w:br/>
        <w:t>- rechtsverbindlich unterschrieben</w:t>
      </w:r>
    </w:p>
    <w:p w14:paraId="47C8C5E8" w14:textId="77777777" w:rsidR="00AF051C" w:rsidRDefault="00AF051C" w:rsidP="00AF051C">
      <w:pPr>
        <w:spacing w:before="120"/>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sidR="00293982">
        <w:rPr>
          <w:rFonts w:cs="Arial"/>
        </w:rPr>
      </w:r>
      <w:r w:rsidR="00293982">
        <w:rPr>
          <w:rFonts w:cs="Arial"/>
        </w:rPr>
        <w:fldChar w:fldCharType="separate"/>
      </w:r>
      <w:r>
        <w:rPr>
          <w:rFonts w:cs="Arial"/>
        </w:rPr>
        <w:fldChar w:fldCharType="end"/>
      </w:r>
      <w:r>
        <w:rPr>
          <w:rFonts w:cs="Arial"/>
        </w:rPr>
        <w:tab/>
        <w:t>Je ein Lebenslauf pro Schlüsselperson</w:t>
      </w:r>
    </w:p>
    <w:p w14:paraId="7C5D43A6" w14:textId="77777777" w:rsidR="00AF051C" w:rsidRDefault="00AF051C" w:rsidP="00AF051C">
      <w:pPr>
        <w:spacing w:before="120"/>
        <w:ind w:left="425" w:hanging="425"/>
        <w:rPr>
          <w:rFonts w:cs="Arial"/>
        </w:rPr>
      </w:pPr>
      <w:r>
        <w:rPr>
          <w:rFonts w:cs="Arial"/>
        </w:rPr>
        <w:fldChar w:fldCharType="begin">
          <w:ffData>
            <w:name w:val="Kontrollkästchen9"/>
            <w:enabled/>
            <w:calcOnExit w:val="0"/>
            <w:checkBox>
              <w:sizeAuto/>
              <w:default w:val="0"/>
              <w:checked w:val="0"/>
            </w:checkBox>
          </w:ffData>
        </w:fldChar>
      </w:r>
      <w:r>
        <w:instrText xml:space="preserve"> FORMCHECKBOX </w:instrText>
      </w:r>
      <w:r w:rsidR="00293982">
        <w:rPr>
          <w:rFonts w:cs="Arial"/>
        </w:rPr>
      </w:r>
      <w:r w:rsidR="00293982">
        <w:rPr>
          <w:rFonts w:cs="Arial"/>
        </w:rPr>
        <w:fldChar w:fldCharType="separate"/>
      </w:r>
      <w:r>
        <w:rPr>
          <w:rFonts w:cs="Arial"/>
        </w:rPr>
        <w:fldChar w:fldCharType="end"/>
      </w:r>
      <w:r>
        <w:rPr>
          <w:rFonts w:cs="Arial"/>
        </w:rPr>
        <w:t xml:space="preserve"> </w:t>
      </w:r>
      <w:r>
        <w:rPr>
          <w:rFonts w:cs="Arial"/>
        </w:rPr>
        <w:tab/>
      </w:r>
      <w:r>
        <w:rPr>
          <w:rFonts w:cs="Arial"/>
        </w:rPr>
        <w:tab/>
        <w:t xml:space="preserve">Aktuelle </w:t>
      </w:r>
      <w:r w:rsidRPr="00DE54CE">
        <w:rPr>
          <w:rFonts w:cs="Arial"/>
        </w:rPr>
        <w:t>Mitarbeiterliste</w:t>
      </w:r>
      <w:r>
        <w:rPr>
          <w:rFonts w:cs="Arial"/>
        </w:rPr>
        <w:t xml:space="preserve"> mit zugewiesenen Honorarkategorien</w:t>
      </w:r>
    </w:p>
    <w:p w14:paraId="4989CFED" w14:textId="77777777" w:rsidR="00AF051C" w:rsidRPr="00BF020E" w:rsidRDefault="00AF051C" w:rsidP="00AF051C">
      <w:pPr>
        <w:spacing w:before="0" w:after="0" w:line="240" w:lineRule="auto"/>
        <w:jc w:val="left"/>
      </w:pPr>
    </w:p>
    <w:p w14:paraId="1F057456" w14:textId="77777777" w:rsidR="0092122A" w:rsidRDefault="0092122A"/>
    <w:p w14:paraId="0BA2F29F" w14:textId="77777777" w:rsidR="0092122A" w:rsidRDefault="0092122A"/>
    <w:p w14:paraId="632F899D" w14:textId="77777777" w:rsidR="0092122A" w:rsidRDefault="0092122A"/>
    <w:p w14:paraId="0D593156" w14:textId="77777777" w:rsidR="0092122A" w:rsidRDefault="0092122A"/>
    <w:sectPr w:rsidR="0092122A" w:rsidSect="001B5B44">
      <w:footerReference w:type="default" r:id="rId8"/>
      <w:headerReference w:type="first" r:id="rId9"/>
      <w:footerReference w:type="first" r:id="rId10"/>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8743F" w14:textId="77777777" w:rsidR="00293982" w:rsidRDefault="00293982">
      <w:pPr>
        <w:spacing w:before="0" w:after="0" w:line="240" w:lineRule="auto"/>
      </w:pPr>
      <w:r>
        <w:separator/>
      </w:r>
    </w:p>
  </w:endnote>
  <w:endnote w:type="continuationSeparator" w:id="0">
    <w:p w14:paraId="12C81873" w14:textId="77777777" w:rsidR="00293982" w:rsidRDefault="002939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1B5B44" w14:paraId="2310559C" w14:textId="77777777" w:rsidTr="001B5B44">
      <w:tc>
        <w:tcPr>
          <w:tcW w:w="144" w:type="dxa"/>
          <w:tcBorders>
            <w:top w:val="single" w:sz="6" w:space="0" w:color="auto"/>
            <w:left w:val="nil"/>
            <w:bottom w:val="nil"/>
            <w:right w:val="nil"/>
          </w:tcBorders>
        </w:tcPr>
        <w:p w14:paraId="7D0FEA6D" w14:textId="77777777" w:rsidR="001B5B44" w:rsidRPr="00002448" w:rsidRDefault="001B5B44" w:rsidP="00C55B1A">
          <w:pPr>
            <w:jc w:val="left"/>
            <w:rPr>
              <w:position w:val="-7"/>
              <w:sz w:val="15"/>
              <w:szCs w:val="15"/>
            </w:rPr>
          </w:pPr>
        </w:p>
      </w:tc>
      <w:tc>
        <w:tcPr>
          <w:tcW w:w="2673" w:type="dxa"/>
          <w:tcBorders>
            <w:top w:val="single" w:sz="6" w:space="0" w:color="auto"/>
            <w:left w:val="nil"/>
            <w:bottom w:val="nil"/>
            <w:right w:val="nil"/>
          </w:tcBorders>
        </w:tcPr>
        <w:p w14:paraId="66A14704" w14:textId="77777777" w:rsidR="001B5B44" w:rsidRDefault="001B5B44" w:rsidP="00C55B1A">
          <w:pPr>
            <w:pStyle w:val="Fuzeile"/>
            <w:tabs>
              <w:tab w:val="left" w:pos="708"/>
            </w:tabs>
          </w:pPr>
        </w:p>
      </w:tc>
      <w:tc>
        <w:tcPr>
          <w:tcW w:w="2583" w:type="dxa"/>
          <w:tcBorders>
            <w:top w:val="single" w:sz="6" w:space="0" w:color="auto"/>
            <w:left w:val="nil"/>
            <w:bottom w:val="nil"/>
            <w:right w:val="nil"/>
          </w:tcBorders>
        </w:tcPr>
        <w:p w14:paraId="542E4230" w14:textId="77777777" w:rsidR="001B5B44" w:rsidRDefault="001B5B44" w:rsidP="00C55B1A">
          <w:pPr>
            <w:pStyle w:val="Fuzeile"/>
          </w:pPr>
        </w:p>
      </w:tc>
      <w:tc>
        <w:tcPr>
          <w:tcW w:w="3044" w:type="dxa"/>
          <w:tcBorders>
            <w:top w:val="single" w:sz="6" w:space="0" w:color="auto"/>
            <w:left w:val="nil"/>
            <w:bottom w:val="nil"/>
            <w:right w:val="nil"/>
          </w:tcBorders>
        </w:tcPr>
        <w:p w14:paraId="0DAE0E32" w14:textId="77777777" w:rsidR="001B5B44" w:rsidRDefault="001B5B44" w:rsidP="00C55B1A">
          <w:pPr>
            <w:pStyle w:val="Fuzeile"/>
            <w:jc w:val="right"/>
          </w:pPr>
        </w:p>
      </w:tc>
      <w:tc>
        <w:tcPr>
          <w:tcW w:w="1621" w:type="dxa"/>
          <w:tcBorders>
            <w:top w:val="single" w:sz="6" w:space="0" w:color="auto"/>
            <w:left w:val="nil"/>
            <w:bottom w:val="nil"/>
            <w:right w:val="nil"/>
          </w:tcBorders>
        </w:tcPr>
        <w:p w14:paraId="69635713" w14:textId="77989EE6" w:rsidR="001B5B44" w:rsidRDefault="001B5B44" w:rsidP="00C55B1A">
          <w:pPr>
            <w:pStyle w:val="Fuzeile"/>
            <w:jc w:val="right"/>
          </w:pPr>
          <w:r>
            <w:t xml:space="preserve">Seite </w:t>
          </w:r>
          <w:r>
            <w:fldChar w:fldCharType="begin"/>
          </w:r>
          <w:r>
            <w:instrText xml:space="preserve"> PAGE </w:instrText>
          </w:r>
          <w:r>
            <w:fldChar w:fldCharType="separate"/>
          </w:r>
          <w:r w:rsidR="000B6EE9">
            <w:t>2</w:t>
          </w:r>
          <w:r>
            <w:fldChar w:fldCharType="end"/>
          </w:r>
          <w:r>
            <w:t xml:space="preserve"> von </w:t>
          </w:r>
          <w:r>
            <w:fldChar w:fldCharType="begin"/>
          </w:r>
          <w:r>
            <w:instrText xml:space="preserve"> NUMPAGES </w:instrText>
          </w:r>
          <w:r>
            <w:fldChar w:fldCharType="separate"/>
          </w:r>
          <w:r w:rsidR="000B6EE9">
            <w:t>17</w:t>
          </w:r>
          <w:r>
            <w:fldChar w:fldCharType="end"/>
          </w:r>
        </w:p>
      </w:tc>
    </w:tr>
  </w:tbl>
  <w:p w14:paraId="65AB3B39" w14:textId="77777777" w:rsidR="001B5B44" w:rsidRDefault="001B5B4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2711"/>
      <w:gridCol w:w="739"/>
      <w:gridCol w:w="1882"/>
      <w:gridCol w:w="3088"/>
      <w:gridCol w:w="1645"/>
    </w:tblGrid>
    <w:tr w:rsidR="001B5B44" w14:paraId="6ABDD8FD" w14:textId="77777777" w:rsidTr="001B5B44">
      <w:trPr>
        <w:trHeight w:val="567"/>
      </w:trPr>
      <w:tc>
        <w:tcPr>
          <w:tcW w:w="3401" w:type="dxa"/>
          <w:gridSpan w:val="2"/>
          <w:tcBorders>
            <w:top w:val="nil"/>
            <w:left w:val="nil"/>
            <w:bottom w:val="single" w:sz="6" w:space="0" w:color="auto"/>
            <w:right w:val="nil"/>
          </w:tcBorders>
          <w:vAlign w:val="bottom"/>
        </w:tcPr>
        <w:p w14:paraId="078ADEE0" w14:textId="77777777" w:rsidR="001B5B44" w:rsidRDefault="001B5B44" w:rsidP="00C55B1A">
          <w:pPr>
            <w:pStyle w:val="Fuzeile"/>
            <w:tabs>
              <w:tab w:val="left" w:pos="708"/>
            </w:tabs>
            <w:ind w:left="282"/>
          </w:pPr>
          <w:r>
            <w:t xml:space="preserve">In Zusammenarbeit mit </w:t>
          </w:r>
          <w:r w:rsidRPr="007444F9">
            <w:rPr>
              <w:b/>
              <w:i/>
            </w:rPr>
            <w:t>bauenschweiz</w:t>
          </w:r>
        </w:p>
      </w:tc>
      <w:tc>
        <w:tcPr>
          <w:tcW w:w="6520" w:type="dxa"/>
          <w:gridSpan w:val="3"/>
          <w:tcBorders>
            <w:top w:val="nil"/>
            <w:left w:val="nil"/>
            <w:bottom w:val="single" w:sz="6" w:space="0" w:color="auto"/>
            <w:right w:val="nil"/>
          </w:tcBorders>
          <w:vAlign w:val="bottom"/>
        </w:tcPr>
        <w:p w14:paraId="7594DBB6" w14:textId="77777777" w:rsidR="001B5B44" w:rsidRDefault="001B5B44" w:rsidP="00C55B1A">
          <w:pPr>
            <w:pStyle w:val="Fuzeile"/>
            <w:spacing w:line="240" w:lineRule="auto"/>
            <w:jc w:val="right"/>
          </w:pPr>
          <w:r>
            <w:rPr>
              <w:rFonts w:cs="Arial"/>
            </w:rPr>
            <w:drawing>
              <wp:inline distT="0" distB="0" distL="0" distR="0" wp14:anchorId="104244E6" wp14:editId="5959F43C">
                <wp:extent cx="2667000" cy="317500"/>
                <wp:effectExtent l="19050" t="0" r="0" b="0"/>
                <wp:docPr id="34"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1B5B44" w14:paraId="43117856" w14:textId="77777777" w:rsidTr="001B5B44">
      <w:tc>
        <w:tcPr>
          <w:tcW w:w="2673" w:type="dxa"/>
          <w:tcBorders>
            <w:top w:val="single" w:sz="6" w:space="0" w:color="auto"/>
            <w:left w:val="nil"/>
            <w:bottom w:val="nil"/>
            <w:right w:val="nil"/>
          </w:tcBorders>
        </w:tcPr>
        <w:p w14:paraId="103A5621" w14:textId="77777777" w:rsidR="001B5B44" w:rsidRDefault="001B5B44" w:rsidP="00C55B1A">
          <w:pPr>
            <w:pStyle w:val="Fuzeile"/>
            <w:tabs>
              <w:tab w:val="left" w:pos="708"/>
            </w:tabs>
            <w:ind w:left="282"/>
          </w:pPr>
          <w:r>
            <w:t>Copyright 2007 by KBOB</w:t>
          </w:r>
        </w:p>
      </w:tc>
      <w:tc>
        <w:tcPr>
          <w:tcW w:w="2583" w:type="dxa"/>
          <w:gridSpan w:val="2"/>
          <w:tcBorders>
            <w:top w:val="single" w:sz="6" w:space="0" w:color="auto"/>
            <w:left w:val="nil"/>
            <w:bottom w:val="nil"/>
            <w:right w:val="nil"/>
          </w:tcBorders>
        </w:tcPr>
        <w:p w14:paraId="2906D8E7" w14:textId="77777777" w:rsidR="001B5B44" w:rsidRDefault="001B5B44" w:rsidP="00C55B1A">
          <w:pPr>
            <w:pStyle w:val="Fuzeile"/>
            <w:ind w:left="869"/>
          </w:pPr>
          <w:r>
            <w:t>Version ASTRA deutsch</w:t>
          </w:r>
        </w:p>
      </w:tc>
      <w:tc>
        <w:tcPr>
          <w:tcW w:w="3044" w:type="dxa"/>
          <w:tcBorders>
            <w:top w:val="single" w:sz="6" w:space="0" w:color="auto"/>
            <w:left w:val="nil"/>
            <w:bottom w:val="nil"/>
            <w:right w:val="nil"/>
          </w:tcBorders>
        </w:tcPr>
        <w:p w14:paraId="06BBD024" w14:textId="77777777" w:rsidR="001B5B44" w:rsidRDefault="001B5B44" w:rsidP="00C55B1A">
          <w:pPr>
            <w:pStyle w:val="Fuzeile"/>
            <w:jc w:val="right"/>
          </w:pPr>
        </w:p>
      </w:tc>
      <w:tc>
        <w:tcPr>
          <w:tcW w:w="1621" w:type="dxa"/>
          <w:tcBorders>
            <w:top w:val="single" w:sz="6" w:space="0" w:color="auto"/>
            <w:left w:val="nil"/>
            <w:bottom w:val="nil"/>
            <w:right w:val="nil"/>
          </w:tcBorders>
        </w:tcPr>
        <w:p w14:paraId="6E2CADB9" w14:textId="76104FCD" w:rsidR="001B5B44" w:rsidRDefault="001B5B44" w:rsidP="00C55B1A">
          <w:pPr>
            <w:pStyle w:val="Fuzeile"/>
            <w:jc w:val="right"/>
          </w:pPr>
          <w:r>
            <w:t xml:space="preserve">Seite </w:t>
          </w:r>
          <w:r>
            <w:fldChar w:fldCharType="begin"/>
          </w:r>
          <w:r>
            <w:instrText xml:space="preserve"> PAGE </w:instrText>
          </w:r>
          <w:r>
            <w:fldChar w:fldCharType="separate"/>
          </w:r>
          <w:r w:rsidR="000B6EE9">
            <w:t>1</w:t>
          </w:r>
          <w:r>
            <w:fldChar w:fldCharType="end"/>
          </w:r>
          <w:r>
            <w:t xml:space="preserve"> von </w:t>
          </w:r>
          <w:r>
            <w:fldChar w:fldCharType="begin"/>
          </w:r>
          <w:r>
            <w:instrText xml:space="preserve"> NUMPAGES </w:instrText>
          </w:r>
          <w:r>
            <w:fldChar w:fldCharType="separate"/>
          </w:r>
          <w:r w:rsidR="000B6EE9">
            <w:t>17</w:t>
          </w:r>
          <w:r>
            <w:fldChar w:fldCharType="end"/>
          </w:r>
        </w:p>
      </w:tc>
    </w:tr>
  </w:tbl>
  <w:p w14:paraId="5CBE31D7" w14:textId="77777777" w:rsidR="001B5B44" w:rsidRDefault="001B5B4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608B2" w14:textId="77777777" w:rsidR="00293982" w:rsidRDefault="00293982">
      <w:pPr>
        <w:spacing w:before="0" w:after="0" w:line="240" w:lineRule="auto"/>
      </w:pPr>
      <w:r>
        <w:separator/>
      </w:r>
    </w:p>
  </w:footnote>
  <w:footnote w:type="continuationSeparator" w:id="0">
    <w:p w14:paraId="241A2D26" w14:textId="77777777" w:rsidR="00293982" w:rsidRDefault="002939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1B5B44" w:rsidRPr="000B6EE9" w14:paraId="07A65A75" w14:textId="77777777" w:rsidTr="001B5B44">
      <w:trPr>
        <w:cantSplit/>
        <w:trHeight w:val="1987"/>
      </w:trPr>
      <w:tc>
        <w:tcPr>
          <w:tcW w:w="5369" w:type="dxa"/>
          <w:tcMar>
            <w:left w:w="0" w:type="dxa"/>
          </w:tcMar>
        </w:tcPr>
        <w:p w14:paraId="3730F784" w14:textId="77777777" w:rsidR="001B5B44" w:rsidRPr="00F84B4E" w:rsidRDefault="001B5B44" w:rsidP="00C55B1A">
          <w:pPr>
            <w:tabs>
              <w:tab w:val="right" w:pos="9071"/>
            </w:tabs>
            <w:spacing w:line="240" w:lineRule="auto"/>
            <w:ind w:right="-40"/>
            <w:rPr>
              <w:kern w:val="22"/>
              <w:sz w:val="16"/>
              <w:szCs w:val="16"/>
            </w:rPr>
          </w:pPr>
          <w:r>
            <w:rPr>
              <w:noProof/>
              <w:kern w:val="22"/>
              <w:sz w:val="16"/>
              <w:szCs w:val="16"/>
              <w:lang w:eastAsia="de-CH"/>
            </w:rPr>
            <w:drawing>
              <wp:inline distT="0" distB="0" distL="0" distR="0" wp14:anchorId="13E8E930" wp14:editId="69469021">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6C945DD7" w14:textId="77777777" w:rsidR="001B5B44" w:rsidRPr="00F84B4E" w:rsidRDefault="001B5B44" w:rsidP="00C55B1A">
          <w:pPr>
            <w:tabs>
              <w:tab w:val="right" w:pos="9071"/>
            </w:tabs>
            <w:spacing w:after="20" w:line="240" w:lineRule="auto"/>
            <w:ind w:left="573" w:right="-40"/>
            <w:rPr>
              <w:kern w:val="22"/>
              <w:sz w:val="16"/>
              <w:szCs w:val="16"/>
            </w:rPr>
          </w:pPr>
        </w:p>
        <w:p w14:paraId="12E0E79C" w14:textId="77777777" w:rsidR="001B5B44" w:rsidRPr="00F84B4E" w:rsidRDefault="001B5B44" w:rsidP="00C55B1A">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592211BB" w14:textId="77777777" w:rsidR="001B5B44" w:rsidRPr="00F84B4E" w:rsidRDefault="001B5B44" w:rsidP="00C55B1A">
          <w:pPr>
            <w:tabs>
              <w:tab w:val="right" w:pos="9071"/>
            </w:tabs>
            <w:spacing w:line="240" w:lineRule="auto"/>
            <w:ind w:left="595" w:right="-40"/>
            <w:rPr>
              <w:kern w:val="22"/>
              <w:sz w:val="16"/>
              <w:szCs w:val="16"/>
            </w:rPr>
          </w:pPr>
        </w:p>
        <w:p w14:paraId="0B0F0668" w14:textId="77777777" w:rsidR="001B5B44" w:rsidRPr="00F84B4E" w:rsidRDefault="001B5B44" w:rsidP="00C55B1A">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5A758498" w14:textId="77777777" w:rsidR="001B5B44" w:rsidRDefault="001B5B44" w:rsidP="00C55B1A">
          <w:pPr>
            <w:tabs>
              <w:tab w:val="right" w:pos="9071"/>
            </w:tabs>
            <w:spacing w:line="240" w:lineRule="auto"/>
            <w:ind w:left="335" w:right="-40"/>
            <w:rPr>
              <w:b/>
              <w:kern w:val="22"/>
              <w:sz w:val="16"/>
              <w:szCs w:val="16"/>
            </w:rPr>
          </w:pPr>
          <w:r>
            <w:rPr>
              <w:noProof/>
              <w:lang w:eastAsia="de-CH"/>
            </w:rPr>
            <w:drawing>
              <wp:inline distT="0" distB="0" distL="0" distR="0" wp14:anchorId="53143CF2" wp14:editId="4A72EC86">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696C99A0" w14:textId="77777777" w:rsidR="001B5B44" w:rsidRDefault="001B5B44" w:rsidP="00C55B1A">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064E8A3C" w14:textId="77777777" w:rsidR="001B5B44" w:rsidRPr="00665DF6" w:rsidRDefault="001B5B44" w:rsidP="00C55B1A">
          <w:pPr>
            <w:pStyle w:val="KBOB-Logo-Kopfzeile"/>
            <w:spacing w:before="0" w:after="0"/>
            <w:ind w:left="335"/>
            <w:jc w:val="left"/>
            <w:rPr>
              <w:noProof w:val="0"/>
              <w:sz w:val="15"/>
              <w:szCs w:val="15"/>
              <w:lang w:val="fr-CH"/>
            </w:rPr>
          </w:pPr>
          <w:r w:rsidRPr="00665DF6">
            <w:rPr>
              <w:noProof w:val="0"/>
              <w:sz w:val="15"/>
              <w:szCs w:val="15"/>
              <w:lang w:val="fr-CH"/>
            </w:rPr>
            <w:t>Conférence de coordination des services de la construction et des immeubles des maî-tres d’ouvrage publics</w:t>
          </w:r>
        </w:p>
        <w:p w14:paraId="0E19E3FC" w14:textId="77777777" w:rsidR="001B5B44" w:rsidRPr="00665DF6" w:rsidRDefault="001B5B44" w:rsidP="00C55B1A">
          <w:pPr>
            <w:pStyle w:val="KBOB-Logo-Kopfzeile"/>
            <w:spacing w:before="0" w:after="0"/>
            <w:ind w:left="335"/>
            <w:jc w:val="left"/>
            <w:rPr>
              <w:noProof w:val="0"/>
              <w:sz w:val="15"/>
              <w:szCs w:val="15"/>
              <w:lang w:val="it-CH"/>
            </w:rPr>
          </w:pPr>
          <w:r w:rsidRPr="00665DF6">
            <w:rPr>
              <w:noProof w:val="0"/>
              <w:sz w:val="15"/>
              <w:szCs w:val="15"/>
              <w:lang w:val="it-CH"/>
            </w:rPr>
            <w:t>Conferenza di coordinamento degli organi della costruzione e degli immobili dei com-mittenti della costruzione pubblici</w:t>
          </w:r>
        </w:p>
        <w:p w14:paraId="124BF944" w14:textId="77777777" w:rsidR="001B5B44" w:rsidRPr="004C2EC3" w:rsidRDefault="001B5B44" w:rsidP="00C55B1A">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6E27ECD2" w14:textId="77777777" w:rsidR="001B5B44" w:rsidRPr="001F5C26" w:rsidRDefault="001B5B44" w:rsidP="001B5B44">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20E87"/>
    <w:multiLevelType w:val="hybridMultilevel"/>
    <w:tmpl w:val="CF4415C2"/>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9F68C6"/>
    <w:multiLevelType w:val="multilevel"/>
    <w:tmpl w:val="93887580"/>
    <w:lvl w:ilvl="0">
      <w:start w:val="4"/>
      <w:numFmt w:val="decimal"/>
      <w:lvlText w:val="%1"/>
      <w:lvlJc w:val="left"/>
      <w:pPr>
        <w:ind w:left="458" w:hanging="458"/>
      </w:pPr>
      <w:rPr>
        <w:rFonts w:hint="default"/>
      </w:rPr>
    </w:lvl>
    <w:lvl w:ilvl="1">
      <w:start w:val="1"/>
      <w:numFmt w:val="decimal"/>
      <w:lvlText w:val="%1.%2"/>
      <w:lvlJc w:val="left"/>
      <w:pPr>
        <w:ind w:left="458" w:hanging="45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041E61"/>
    <w:multiLevelType w:val="multilevel"/>
    <w:tmpl w:val="90548960"/>
    <w:numStyleLink w:val="KBOBTitelListe"/>
  </w:abstractNum>
  <w:abstractNum w:abstractNumId="14"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5147EF"/>
    <w:multiLevelType w:val="multilevel"/>
    <w:tmpl w:val="90548960"/>
    <w:numStyleLink w:val="KBOBTitelListe"/>
  </w:abstractNum>
  <w:abstractNum w:abstractNumId="16" w15:restartNumberingAfterBreak="0">
    <w:nsid w:val="21F440D6"/>
    <w:multiLevelType w:val="multilevel"/>
    <w:tmpl w:val="7FA66B6E"/>
    <w:lvl w:ilvl="0">
      <w:start w:val="1"/>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1046A186">
      <w:numFmt w:val="bullet"/>
      <w:lvlText w:val="-"/>
      <w:lvlJc w:val="left"/>
      <w:pPr>
        <w:tabs>
          <w:tab w:val="num" w:pos="360"/>
        </w:tabs>
        <w:ind w:left="360" w:hanging="360"/>
      </w:pPr>
      <w:rPr>
        <w:rFonts w:ascii="Arial" w:eastAsia="Times New Roman" w:hAnsi="Arial" w:cs="Arial" w:hint="default"/>
      </w:rPr>
    </w:lvl>
    <w:lvl w:ilvl="1" w:tplc="17349D98" w:tentative="1">
      <w:start w:val="1"/>
      <w:numFmt w:val="bullet"/>
      <w:lvlText w:val="o"/>
      <w:lvlJc w:val="left"/>
      <w:pPr>
        <w:tabs>
          <w:tab w:val="num" w:pos="1080"/>
        </w:tabs>
        <w:ind w:left="1080" w:hanging="360"/>
      </w:pPr>
      <w:rPr>
        <w:rFonts w:ascii="Courier New" w:hAnsi="Courier New" w:cs="Courier New" w:hint="default"/>
      </w:rPr>
    </w:lvl>
    <w:lvl w:ilvl="2" w:tplc="4CCC9B6C" w:tentative="1">
      <w:start w:val="1"/>
      <w:numFmt w:val="bullet"/>
      <w:lvlText w:val=""/>
      <w:lvlJc w:val="left"/>
      <w:pPr>
        <w:tabs>
          <w:tab w:val="num" w:pos="1800"/>
        </w:tabs>
        <w:ind w:left="1800" w:hanging="360"/>
      </w:pPr>
      <w:rPr>
        <w:rFonts w:ascii="Wingdings" w:hAnsi="Wingdings" w:hint="default"/>
      </w:rPr>
    </w:lvl>
    <w:lvl w:ilvl="3" w:tplc="0DDE62EC" w:tentative="1">
      <w:start w:val="1"/>
      <w:numFmt w:val="bullet"/>
      <w:lvlText w:val=""/>
      <w:lvlJc w:val="left"/>
      <w:pPr>
        <w:tabs>
          <w:tab w:val="num" w:pos="2520"/>
        </w:tabs>
        <w:ind w:left="2520" w:hanging="360"/>
      </w:pPr>
      <w:rPr>
        <w:rFonts w:ascii="Symbol" w:hAnsi="Symbol" w:hint="default"/>
      </w:rPr>
    </w:lvl>
    <w:lvl w:ilvl="4" w:tplc="4C2A5694" w:tentative="1">
      <w:start w:val="1"/>
      <w:numFmt w:val="bullet"/>
      <w:lvlText w:val="o"/>
      <w:lvlJc w:val="left"/>
      <w:pPr>
        <w:tabs>
          <w:tab w:val="num" w:pos="3240"/>
        </w:tabs>
        <w:ind w:left="3240" w:hanging="360"/>
      </w:pPr>
      <w:rPr>
        <w:rFonts w:ascii="Courier New" w:hAnsi="Courier New" w:cs="Courier New" w:hint="default"/>
      </w:rPr>
    </w:lvl>
    <w:lvl w:ilvl="5" w:tplc="C9208674" w:tentative="1">
      <w:start w:val="1"/>
      <w:numFmt w:val="bullet"/>
      <w:lvlText w:val=""/>
      <w:lvlJc w:val="left"/>
      <w:pPr>
        <w:tabs>
          <w:tab w:val="num" w:pos="3960"/>
        </w:tabs>
        <w:ind w:left="3960" w:hanging="360"/>
      </w:pPr>
      <w:rPr>
        <w:rFonts w:ascii="Wingdings" w:hAnsi="Wingdings" w:hint="default"/>
      </w:rPr>
    </w:lvl>
    <w:lvl w:ilvl="6" w:tplc="88743604" w:tentative="1">
      <w:start w:val="1"/>
      <w:numFmt w:val="bullet"/>
      <w:lvlText w:val=""/>
      <w:lvlJc w:val="left"/>
      <w:pPr>
        <w:tabs>
          <w:tab w:val="num" w:pos="4680"/>
        </w:tabs>
        <w:ind w:left="4680" w:hanging="360"/>
      </w:pPr>
      <w:rPr>
        <w:rFonts w:ascii="Symbol" w:hAnsi="Symbol" w:hint="default"/>
      </w:rPr>
    </w:lvl>
    <w:lvl w:ilvl="7" w:tplc="9B08133A" w:tentative="1">
      <w:start w:val="1"/>
      <w:numFmt w:val="bullet"/>
      <w:lvlText w:val="o"/>
      <w:lvlJc w:val="left"/>
      <w:pPr>
        <w:tabs>
          <w:tab w:val="num" w:pos="5400"/>
        </w:tabs>
        <w:ind w:left="5400" w:hanging="360"/>
      </w:pPr>
      <w:rPr>
        <w:rFonts w:ascii="Courier New" w:hAnsi="Courier New" w:cs="Courier New" w:hint="default"/>
      </w:rPr>
    </w:lvl>
    <w:lvl w:ilvl="8" w:tplc="E492725C"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52405F"/>
    <w:multiLevelType w:val="hybridMultilevel"/>
    <w:tmpl w:val="9D5C4176"/>
    <w:lvl w:ilvl="0" w:tplc="6E80B48E">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27594D9E"/>
    <w:multiLevelType w:val="multilevel"/>
    <w:tmpl w:val="E084C2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D695BA8"/>
    <w:multiLevelType w:val="hybridMultilevel"/>
    <w:tmpl w:val="17DE13FA"/>
    <w:lvl w:ilvl="0" w:tplc="95CACE2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2B88704C" w:tentative="1">
      <w:start w:val="1"/>
      <w:numFmt w:val="bullet"/>
      <w:lvlText w:val="o"/>
      <w:lvlJc w:val="left"/>
      <w:pPr>
        <w:tabs>
          <w:tab w:val="num" w:pos="1440"/>
        </w:tabs>
        <w:ind w:left="1440" w:hanging="360"/>
      </w:pPr>
      <w:rPr>
        <w:rFonts w:ascii="Courier New" w:hAnsi="Courier New" w:cs="Courier New" w:hint="default"/>
      </w:rPr>
    </w:lvl>
    <w:lvl w:ilvl="2" w:tplc="A4B2CD5A" w:tentative="1">
      <w:start w:val="1"/>
      <w:numFmt w:val="bullet"/>
      <w:lvlText w:val=""/>
      <w:lvlJc w:val="left"/>
      <w:pPr>
        <w:tabs>
          <w:tab w:val="num" w:pos="2160"/>
        </w:tabs>
        <w:ind w:left="2160" w:hanging="360"/>
      </w:pPr>
      <w:rPr>
        <w:rFonts w:ascii="Wingdings" w:hAnsi="Wingdings" w:hint="default"/>
      </w:rPr>
    </w:lvl>
    <w:lvl w:ilvl="3" w:tplc="8012B630" w:tentative="1">
      <w:start w:val="1"/>
      <w:numFmt w:val="bullet"/>
      <w:lvlText w:val=""/>
      <w:lvlJc w:val="left"/>
      <w:pPr>
        <w:tabs>
          <w:tab w:val="num" w:pos="2880"/>
        </w:tabs>
        <w:ind w:left="2880" w:hanging="360"/>
      </w:pPr>
      <w:rPr>
        <w:rFonts w:ascii="Symbol" w:hAnsi="Symbol" w:hint="default"/>
      </w:rPr>
    </w:lvl>
    <w:lvl w:ilvl="4" w:tplc="0690307C" w:tentative="1">
      <w:start w:val="1"/>
      <w:numFmt w:val="bullet"/>
      <w:lvlText w:val="o"/>
      <w:lvlJc w:val="left"/>
      <w:pPr>
        <w:tabs>
          <w:tab w:val="num" w:pos="3600"/>
        </w:tabs>
        <w:ind w:left="3600" w:hanging="360"/>
      </w:pPr>
      <w:rPr>
        <w:rFonts w:ascii="Courier New" w:hAnsi="Courier New" w:cs="Courier New" w:hint="default"/>
      </w:rPr>
    </w:lvl>
    <w:lvl w:ilvl="5" w:tplc="5AE680A8" w:tentative="1">
      <w:start w:val="1"/>
      <w:numFmt w:val="bullet"/>
      <w:lvlText w:val=""/>
      <w:lvlJc w:val="left"/>
      <w:pPr>
        <w:tabs>
          <w:tab w:val="num" w:pos="4320"/>
        </w:tabs>
        <w:ind w:left="4320" w:hanging="360"/>
      </w:pPr>
      <w:rPr>
        <w:rFonts w:ascii="Wingdings" w:hAnsi="Wingdings" w:hint="default"/>
      </w:rPr>
    </w:lvl>
    <w:lvl w:ilvl="6" w:tplc="3A9E1562" w:tentative="1">
      <w:start w:val="1"/>
      <w:numFmt w:val="bullet"/>
      <w:lvlText w:val=""/>
      <w:lvlJc w:val="left"/>
      <w:pPr>
        <w:tabs>
          <w:tab w:val="num" w:pos="5040"/>
        </w:tabs>
        <w:ind w:left="5040" w:hanging="360"/>
      </w:pPr>
      <w:rPr>
        <w:rFonts w:ascii="Symbol" w:hAnsi="Symbol" w:hint="default"/>
      </w:rPr>
    </w:lvl>
    <w:lvl w:ilvl="7" w:tplc="BC6850DE" w:tentative="1">
      <w:start w:val="1"/>
      <w:numFmt w:val="bullet"/>
      <w:lvlText w:val="o"/>
      <w:lvlJc w:val="left"/>
      <w:pPr>
        <w:tabs>
          <w:tab w:val="num" w:pos="5760"/>
        </w:tabs>
        <w:ind w:left="5760" w:hanging="360"/>
      </w:pPr>
      <w:rPr>
        <w:rFonts w:ascii="Courier New" w:hAnsi="Courier New" w:cs="Courier New" w:hint="default"/>
      </w:rPr>
    </w:lvl>
    <w:lvl w:ilvl="8" w:tplc="DE4C9BA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510D66"/>
    <w:multiLevelType w:val="hybridMultilevel"/>
    <w:tmpl w:val="893889FE"/>
    <w:lvl w:ilvl="0" w:tplc="12489ADC">
      <w:start w:val="1"/>
      <w:numFmt w:val="decimal"/>
      <w:lvlText w:val="16.%1"/>
      <w:lvlJc w:val="left"/>
      <w:pPr>
        <w:tabs>
          <w:tab w:val="num" w:pos="360"/>
        </w:tabs>
        <w:ind w:left="360" w:hanging="360"/>
      </w:pPr>
      <w:rPr>
        <w:rFonts w:hint="default"/>
      </w:rPr>
    </w:lvl>
    <w:lvl w:ilvl="1" w:tplc="944CA162" w:tentative="1">
      <w:start w:val="1"/>
      <w:numFmt w:val="lowerLetter"/>
      <w:lvlText w:val="%2."/>
      <w:lvlJc w:val="left"/>
      <w:pPr>
        <w:tabs>
          <w:tab w:val="num" w:pos="591"/>
        </w:tabs>
        <w:ind w:left="591" w:hanging="360"/>
      </w:pPr>
    </w:lvl>
    <w:lvl w:ilvl="2" w:tplc="A41411EC" w:tentative="1">
      <w:start w:val="1"/>
      <w:numFmt w:val="lowerRoman"/>
      <w:lvlText w:val="%3."/>
      <w:lvlJc w:val="right"/>
      <w:pPr>
        <w:tabs>
          <w:tab w:val="num" w:pos="1311"/>
        </w:tabs>
        <w:ind w:left="1311" w:hanging="180"/>
      </w:pPr>
    </w:lvl>
    <w:lvl w:ilvl="3" w:tplc="DBD2C86A" w:tentative="1">
      <w:start w:val="1"/>
      <w:numFmt w:val="decimal"/>
      <w:lvlText w:val="%4."/>
      <w:lvlJc w:val="left"/>
      <w:pPr>
        <w:tabs>
          <w:tab w:val="num" w:pos="2031"/>
        </w:tabs>
        <w:ind w:left="2031" w:hanging="360"/>
      </w:pPr>
    </w:lvl>
    <w:lvl w:ilvl="4" w:tplc="18A6EEAC" w:tentative="1">
      <w:start w:val="1"/>
      <w:numFmt w:val="lowerLetter"/>
      <w:lvlText w:val="%5."/>
      <w:lvlJc w:val="left"/>
      <w:pPr>
        <w:tabs>
          <w:tab w:val="num" w:pos="2751"/>
        </w:tabs>
        <w:ind w:left="2751" w:hanging="360"/>
      </w:pPr>
    </w:lvl>
    <w:lvl w:ilvl="5" w:tplc="F0D6C766" w:tentative="1">
      <w:start w:val="1"/>
      <w:numFmt w:val="lowerRoman"/>
      <w:lvlText w:val="%6."/>
      <w:lvlJc w:val="right"/>
      <w:pPr>
        <w:tabs>
          <w:tab w:val="num" w:pos="3471"/>
        </w:tabs>
        <w:ind w:left="3471" w:hanging="180"/>
      </w:pPr>
    </w:lvl>
    <w:lvl w:ilvl="6" w:tplc="3C667032" w:tentative="1">
      <w:start w:val="1"/>
      <w:numFmt w:val="decimal"/>
      <w:lvlText w:val="%7."/>
      <w:lvlJc w:val="left"/>
      <w:pPr>
        <w:tabs>
          <w:tab w:val="num" w:pos="4191"/>
        </w:tabs>
        <w:ind w:left="4191" w:hanging="360"/>
      </w:pPr>
    </w:lvl>
    <w:lvl w:ilvl="7" w:tplc="C8001B82" w:tentative="1">
      <w:start w:val="1"/>
      <w:numFmt w:val="lowerLetter"/>
      <w:lvlText w:val="%8."/>
      <w:lvlJc w:val="left"/>
      <w:pPr>
        <w:tabs>
          <w:tab w:val="num" w:pos="4911"/>
        </w:tabs>
        <w:ind w:left="4911" w:hanging="360"/>
      </w:pPr>
    </w:lvl>
    <w:lvl w:ilvl="8" w:tplc="B420C592" w:tentative="1">
      <w:start w:val="1"/>
      <w:numFmt w:val="lowerRoman"/>
      <w:lvlText w:val="%9."/>
      <w:lvlJc w:val="right"/>
      <w:pPr>
        <w:tabs>
          <w:tab w:val="num" w:pos="5631"/>
        </w:tabs>
        <w:ind w:left="5631" w:hanging="180"/>
      </w:pPr>
    </w:lvl>
  </w:abstractNum>
  <w:abstractNum w:abstractNumId="24" w15:restartNumberingAfterBreak="0">
    <w:nsid w:val="37C95ACA"/>
    <w:multiLevelType w:val="hybridMultilevel"/>
    <w:tmpl w:val="978A1B18"/>
    <w:lvl w:ilvl="0" w:tplc="5F826F72">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C7DE2B7A" w:tentative="1">
      <w:start w:val="1"/>
      <w:numFmt w:val="bullet"/>
      <w:lvlText w:val="o"/>
      <w:lvlJc w:val="left"/>
      <w:pPr>
        <w:tabs>
          <w:tab w:val="num" w:pos="1440"/>
        </w:tabs>
        <w:ind w:left="1440" w:hanging="360"/>
      </w:pPr>
      <w:rPr>
        <w:rFonts w:ascii="Courier New" w:hAnsi="Courier New" w:cs="Courier New" w:hint="default"/>
      </w:rPr>
    </w:lvl>
    <w:lvl w:ilvl="2" w:tplc="4442F896" w:tentative="1">
      <w:start w:val="1"/>
      <w:numFmt w:val="bullet"/>
      <w:lvlText w:val=""/>
      <w:lvlJc w:val="left"/>
      <w:pPr>
        <w:tabs>
          <w:tab w:val="num" w:pos="2160"/>
        </w:tabs>
        <w:ind w:left="2160" w:hanging="360"/>
      </w:pPr>
      <w:rPr>
        <w:rFonts w:ascii="Wingdings" w:hAnsi="Wingdings" w:hint="default"/>
      </w:rPr>
    </w:lvl>
    <w:lvl w:ilvl="3" w:tplc="30D6FB24" w:tentative="1">
      <w:start w:val="1"/>
      <w:numFmt w:val="bullet"/>
      <w:lvlText w:val=""/>
      <w:lvlJc w:val="left"/>
      <w:pPr>
        <w:tabs>
          <w:tab w:val="num" w:pos="2880"/>
        </w:tabs>
        <w:ind w:left="2880" w:hanging="360"/>
      </w:pPr>
      <w:rPr>
        <w:rFonts w:ascii="Symbol" w:hAnsi="Symbol" w:hint="default"/>
      </w:rPr>
    </w:lvl>
    <w:lvl w:ilvl="4" w:tplc="3EAA70D6" w:tentative="1">
      <w:start w:val="1"/>
      <w:numFmt w:val="bullet"/>
      <w:lvlText w:val="o"/>
      <w:lvlJc w:val="left"/>
      <w:pPr>
        <w:tabs>
          <w:tab w:val="num" w:pos="3600"/>
        </w:tabs>
        <w:ind w:left="3600" w:hanging="360"/>
      </w:pPr>
      <w:rPr>
        <w:rFonts w:ascii="Courier New" w:hAnsi="Courier New" w:cs="Courier New" w:hint="default"/>
      </w:rPr>
    </w:lvl>
    <w:lvl w:ilvl="5" w:tplc="36DE4B1C" w:tentative="1">
      <w:start w:val="1"/>
      <w:numFmt w:val="bullet"/>
      <w:lvlText w:val=""/>
      <w:lvlJc w:val="left"/>
      <w:pPr>
        <w:tabs>
          <w:tab w:val="num" w:pos="4320"/>
        </w:tabs>
        <w:ind w:left="4320" w:hanging="360"/>
      </w:pPr>
      <w:rPr>
        <w:rFonts w:ascii="Wingdings" w:hAnsi="Wingdings" w:hint="default"/>
      </w:rPr>
    </w:lvl>
    <w:lvl w:ilvl="6" w:tplc="CDAE4742" w:tentative="1">
      <w:start w:val="1"/>
      <w:numFmt w:val="bullet"/>
      <w:lvlText w:val=""/>
      <w:lvlJc w:val="left"/>
      <w:pPr>
        <w:tabs>
          <w:tab w:val="num" w:pos="5040"/>
        </w:tabs>
        <w:ind w:left="5040" w:hanging="360"/>
      </w:pPr>
      <w:rPr>
        <w:rFonts w:ascii="Symbol" w:hAnsi="Symbol" w:hint="default"/>
      </w:rPr>
    </w:lvl>
    <w:lvl w:ilvl="7" w:tplc="321CE802" w:tentative="1">
      <w:start w:val="1"/>
      <w:numFmt w:val="bullet"/>
      <w:lvlText w:val="o"/>
      <w:lvlJc w:val="left"/>
      <w:pPr>
        <w:tabs>
          <w:tab w:val="num" w:pos="5760"/>
        </w:tabs>
        <w:ind w:left="5760" w:hanging="360"/>
      </w:pPr>
      <w:rPr>
        <w:rFonts w:ascii="Courier New" w:hAnsi="Courier New" w:cs="Courier New" w:hint="default"/>
      </w:rPr>
    </w:lvl>
    <w:lvl w:ilvl="8" w:tplc="3D8A6A0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316D51"/>
    <w:multiLevelType w:val="multilevel"/>
    <w:tmpl w:val="0AD0138E"/>
    <w:lvl w:ilvl="0">
      <w:start w:val="3"/>
      <w:numFmt w:val="decimal"/>
      <w:lvlText w:val="%1"/>
      <w:lvlJc w:val="left"/>
      <w:pPr>
        <w:ind w:left="458" w:hanging="458"/>
      </w:pPr>
      <w:rPr>
        <w:rFonts w:hint="default"/>
      </w:rPr>
    </w:lvl>
    <w:lvl w:ilvl="1">
      <w:start w:val="2"/>
      <w:numFmt w:val="decimal"/>
      <w:lvlText w:val="%1.%2"/>
      <w:lvlJc w:val="left"/>
      <w:pPr>
        <w:ind w:left="458" w:hanging="45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ED215A"/>
    <w:multiLevelType w:val="hybridMultilevel"/>
    <w:tmpl w:val="B4D87090"/>
    <w:lvl w:ilvl="0" w:tplc="70F62346">
      <w:numFmt w:val="bullet"/>
      <w:lvlText w:val="-"/>
      <w:lvlJc w:val="left"/>
      <w:pPr>
        <w:tabs>
          <w:tab w:val="num" w:pos="360"/>
        </w:tabs>
        <w:ind w:left="360" w:hanging="360"/>
      </w:pPr>
      <w:rPr>
        <w:rFonts w:ascii="Arial" w:eastAsia="Times New Roman" w:hAnsi="Arial" w:cs="Arial" w:hint="default"/>
      </w:rPr>
    </w:lvl>
    <w:lvl w:ilvl="1" w:tplc="9E5E040A" w:tentative="1">
      <w:start w:val="1"/>
      <w:numFmt w:val="bullet"/>
      <w:lvlText w:val="o"/>
      <w:lvlJc w:val="left"/>
      <w:pPr>
        <w:tabs>
          <w:tab w:val="num" w:pos="1080"/>
        </w:tabs>
        <w:ind w:left="1080" w:hanging="360"/>
      </w:pPr>
      <w:rPr>
        <w:rFonts w:ascii="Courier New" w:hAnsi="Courier New" w:cs="Courier New" w:hint="default"/>
      </w:rPr>
    </w:lvl>
    <w:lvl w:ilvl="2" w:tplc="703C23B8" w:tentative="1">
      <w:start w:val="1"/>
      <w:numFmt w:val="bullet"/>
      <w:lvlText w:val=""/>
      <w:lvlJc w:val="left"/>
      <w:pPr>
        <w:tabs>
          <w:tab w:val="num" w:pos="1800"/>
        </w:tabs>
        <w:ind w:left="1800" w:hanging="360"/>
      </w:pPr>
      <w:rPr>
        <w:rFonts w:ascii="Wingdings" w:hAnsi="Wingdings" w:hint="default"/>
      </w:rPr>
    </w:lvl>
    <w:lvl w:ilvl="3" w:tplc="B360E440" w:tentative="1">
      <w:start w:val="1"/>
      <w:numFmt w:val="bullet"/>
      <w:lvlText w:val=""/>
      <w:lvlJc w:val="left"/>
      <w:pPr>
        <w:tabs>
          <w:tab w:val="num" w:pos="2520"/>
        </w:tabs>
        <w:ind w:left="2520" w:hanging="360"/>
      </w:pPr>
      <w:rPr>
        <w:rFonts w:ascii="Symbol" w:hAnsi="Symbol" w:hint="default"/>
      </w:rPr>
    </w:lvl>
    <w:lvl w:ilvl="4" w:tplc="F5B81FA0" w:tentative="1">
      <w:start w:val="1"/>
      <w:numFmt w:val="bullet"/>
      <w:lvlText w:val="o"/>
      <w:lvlJc w:val="left"/>
      <w:pPr>
        <w:tabs>
          <w:tab w:val="num" w:pos="3240"/>
        </w:tabs>
        <w:ind w:left="3240" w:hanging="360"/>
      </w:pPr>
      <w:rPr>
        <w:rFonts w:ascii="Courier New" w:hAnsi="Courier New" w:cs="Courier New" w:hint="default"/>
      </w:rPr>
    </w:lvl>
    <w:lvl w:ilvl="5" w:tplc="A6080228" w:tentative="1">
      <w:start w:val="1"/>
      <w:numFmt w:val="bullet"/>
      <w:lvlText w:val=""/>
      <w:lvlJc w:val="left"/>
      <w:pPr>
        <w:tabs>
          <w:tab w:val="num" w:pos="3960"/>
        </w:tabs>
        <w:ind w:left="3960" w:hanging="360"/>
      </w:pPr>
      <w:rPr>
        <w:rFonts w:ascii="Wingdings" w:hAnsi="Wingdings" w:hint="default"/>
      </w:rPr>
    </w:lvl>
    <w:lvl w:ilvl="6" w:tplc="2A1254F8" w:tentative="1">
      <w:start w:val="1"/>
      <w:numFmt w:val="bullet"/>
      <w:lvlText w:val=""/>
      <w:lvlJc w:val="left"/>
      <w:pPr>
        <w:tabs>
          <w:tab w:val="num" w:pos="4680"/>
        </w:tabs>
        <w:ind w:left="4680" w:hanging="360"/>
      </w:pPr>
      <w:rPr>
        <w:rFonts w:ascii="Symbol" w:hAnsi="Symbol" w:hint="default"/>
      </w:rPr>
    </w:lvl>
    <w:lvl w:ilvl="7" w:tplc="33D858D2" w:tentative="1">
      <w:start w:val="1"/>
      <w:numFmt w:val="bullet"/>
      <w:lvlText w:val="o"/>
      <w:lvlJc w:val="left"/>
      <w:pPr>
        <w:tabs>
          <w:tab w:val="num" w:pos="5400"/>
        </w:tabs>
        <w:ind w:left="5400" w:hanging="360"/>
      </w:pPr>
      <w:rPr>
        <w:rFonts w:ascii="Courier New" w:hAnsi="Courier New" w:cs="Courier New" w:hint="default"/>
      </w:rPr>
    </w:lvl>
    <w:lvl w:ilvl="8" w:tplc="CEAE72FC"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07C2782"/>
    <w:multiLevelType w:val="hybridMultilevel"/>
    <w:tmpl w:val="2E78317E"/>
    <w:lvl w:ilvl="0" w:tplc="83E8E0D6">
      <w:start w:val="1"/>
      <w:numFmt w:val="decimal"/>
      <w:lvlText w:val="%1."/>
      <w:lvlJc w:val="left"/>
      <w:pPr>
        <w:ind w:left="360" w:hanging="360"/>
      </w:pPr>
      <w:rPr>
        <w:rFonts w:hint="default"/>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B1B30"/>
    <w:multiLevelType w:val="multilevel"/>
    <w:tmpl w:val="90548960"/>
    <w:numStyleLink w:val="KBOBTitelListe"/>
  </w:abstractNum>
  <w:abstractNum w:abstractNumId="30"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9B3A9A"/>
    <w:multiLevelType w:val="hybridMultilevel"/>
    <w:tmpl w:val="102A645A"/>
    <w:lvl w:ilvl="0" w:tplc="10F04E44">
      <w:start w:val="1"/>
      <w:numFmt w:val="decimal"/>
      <w:lvlText w:val="%1."/>
      <w:lvlJc w:val="left"/>
      <w:pPr>
        <w:tabs>
          <w:tab w:val="num" w:pos="720"/>
        </w:tabs>
        <w:ind w:left="720" w:hanging="360"/>
      </w:pPr>
      <w:rPr>
        <w:rFonts w:hint="default"/>
      </w:rPr>
    </w:lvl>
    <w:lvl w:ilvl="1" w:tplc="D46007B2" w:tentative="1">
      <w:start w:val="1"/>
      <w:numFmt w:val="lowerLetter"/>
      <w:lvlText w:val="%2."/>
      <w:lvlJc w:val="left"/>
      <w:pPr>
        <w:tabs>
          <w:tab w:val="num" w:pos="1440"/>
        </w:tabs>
        <w:ind w:left="1440" w:hanging="360"/>
      </w:pPr>
    </w:lvl>
    <w:lvl w:ilvl="2" w:tplc="A802E762" w:tentative="1">
      <w:start w:val="1"/>
      <w:numFmt w:val="lowerRoman"/>
      <w:lvlText w:val="%3."/>
      <w:lvlJc w:val="right"/>
      <w:pPr>
        <w:tabs>
          <w:tab w:val="num" w:pos="2160"/>
        </w:tabs>
        <w:ind w:left="2160" w:hanging="180"/>
      </w:pPr>
    </w:lvl>
    <w:lvl w:ilvl="3" w:tplc="5F70E464" w:tentative="1">
      <w:start w:val="1"/>
      <w:numFmt w:val="decimal"/>
      <w:lvlText w:val="%4."/>
      <w:lvlJc w:val="left"/>
      <w:pPr>
        <w:tabs>
          <w:tab w:val="num" w:pos="2880"/>
        </w:tabs>
        <w:ind w:left="2880" w:hanging="360"/>
      </w:pPr>
    </w:lvl>
    <w:lvl w:ilvl="4" w:tplc="93385A58" w:tentative="1">
      <w:start w:val="1"/>
      <w:numFmt w:val="lowerLetter"/>
      <w:lvlText w:val="%5."/>
      <w:lvlJc w:val="left"/>
      <w:pPr>
        <w:tabs>
          <w:tab w:val="num" w:pos="3600"/>
        </w:tabs>
        <w:ind w:left="3600" w:hanging="360"/>
      </w:pPr>
    </w:lvl>
    <w:lvl w:ilvl="5" w:tplc="4456F4F2" w:tentative="1">
      <w:start w:val="1"/>
      <w:numFmt w:val="lowerRoman"/>
      <w:lvlText w:val="%6."/>
      <w:lvlJc w:val="right"/>
      <w:pPr>
        <w:tabs>
          <w:tab w:val="num" w:pos="4320"/>
        </w:tabs>
        <w:ind w:left="4320" w:hanging="180"/>
      </w:pPr>
    </w:lvl>
    <w:lvl w:ilvl="6" w:tplc="AC8280BA" w:tentative="1">
      <w:start w:val="1"/>
      <w:numFmt w:val="decimal"/>
      <w:lvlText w:val="%7."/>
      <w:lvlJc w:val="left"/>
      <w:pPr>
        <w:tabs>
          <w:tab w:val="num" w:pos="5040"/>
        </w:tabs>
        <w:ind w:left="5040" w:hanging="360"/>
      </w:pPr>
    </w:lvl>
    <w:lvl w:ilvl="7" w:tplc="CA14DF02" w:tentative="1">
      <w:start w:val="1"/>
      <w:numFmt w:val="lowerLetter"/>
      <w:lvlText w:val="%8."/>
      <w:lvlJc w:val="left"/>
      <w:pPr>
        <w:tabs>
          <w:tab w:val="num" w:pos="5760"/>
        </w:tabs>
        <w:ind w:left="5760" w:hanging="360"/>
      </w:pPr>
    </w:lvl>
    <w:lvl w:ilvl="8" w:tplc="DE04E8C4" w:tentative="1">
      <w:start w:val="1"/>
      <w:numFmt w:val="lowerRoman"/>
      <w:lvlText w:val="%9."/>
      <w:lvlJc w:val="right"/>
      <w:pPr>
        <w:tabs>
          <w:tab w:val="num" w:pos="6480"/>
        </w:tabs>
        <w:ind w:left="6480" w:hanging="180"/>
      </w:pPr>
    </w:lvl>
  </w:abstractNum>
  <w:abstractNum w:abstractNumId="32" w15:restartNumberingAfterBreak="0">
    <w:nsid w:val="65343EFC"/>
    <w:multiLevelType w:val="multilevel"/>
    <w:tmpl w:val="90548960"/>
    <w:numStyleLink w:val="KBOBTitelListe"/>
  </w:abstractNum>
  <w:abstractNum w:abstractNumId="33"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104095"/>
    <w:multiLevelType w:val="hybridMultilevel"/>
    <w:tmpl w:val="C2723DB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7BDD0ECC"/>
    <w:multiLevelType w:val="hybridMultilevel"/>
    <w:tmpl w:val="7B366134"/>
    <w:lvl w:ilvl="0" w:tplc="929A8492">
      <w:start w:val="1"/>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7" w15:restartNumberingAfterBreak="0">
    <w:nsid w:val="7CCF72A0"/>
    <w:multiLevelType w:val="hybridMultilevel"/>
    <w:tmpl w:val="6A06D0D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33"/>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21"/>
  </w:num>
  <w:num w:numId="17">
    <w:abstractNumId w:val="23"/>
  </w:num>
  <w:num w:numId="18">
    <w:abstractNumId w:val="18"/>
  </w:num>
  <w:num w:numId="19">
    <w:abstractNumId w:val="26"/>
  </w:num>
  <w:num w:numId="20">
    <w:abstractNumId w:val="11"/>
  </w:num>
  <w:num w:numId="21">
    <w:abstractNumId w:val="30"/>
  </w:num>
  <w:num w:numId="22">
    <w:abstractNumId w:val="14"/>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4"/>
  </w:num>
  <w:num w:numId="26">
    <w:abstractNumId w:val="14"/>
  </w:num>
  <w:num w:numId="27">
    <w:abstractNumId w:val="17"/>
  </w:num>
  <w:num w:numId="28">
    <w:abstractNumId w:val="15"/>
  </w:num>
  <w:num w:numId="29">
    <w:abstractNumId w:val="13"/>
  </w:num>
  <w:num w:numId="30">
    <w:abstractNumId w:val="16"/>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0"/>
  </w:num>
  <w:num w:numId="34">
    <w:abstractNumId w:val="27"/>
  </w:num>
  <w:num w:numId="35">
    <w:abstractNumId w:val="36"/>
  </w:num>
  <w:num w:numId="36">
    <w:abstractNumId w:val="10"/>
  </w:num>
  <w:num w:numId="37">
    <w:abstractNumId w:val="19"/>
  </w:num>
  <w:num w:numId="38">
    <w:abstractNumId w:val="35"/>
  </w:num>
  <w:num w:numId="39">
    <w:abstractNumId w:val="25"/>
  </w:num>
  <w:num w:numId="40">
    <w:abstractNumId w:val="37"/>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92122A"/>
    <w:rsid w:val="000B6EE9"/>
    <w:rsid w:val="000B761D"/>
    <w:rsid w:val="000C1239"/>
    <w:rsid w:val="001B5B44"/>
    <w:rsid w:val="00293982"/>
    <w:rsid w:val="002E6A25"/>
    <w:rsid w:val="004331F3"/>
    <w:rsid w:val="004923B9"/>
    <w:rsid w:val="004D1FDB"/>
    <w:rsid w:val="005C1940"/>
    <w:rsid w:val="005E3F19"/>
    <w:rsid w:val="0073477F"/>
    <w:rsid w:val="007B4F45"/>
    <w:rsid w:val="00815B2C"/>
    <w:rsid w:val="00851A8C"/>
    <w:rsid w:val="00864A0E"/>
    <w:rsid w:val="0089326D"/>
    <w:rsid w:val="0092122A"/>
    <w:rsid w:val="00962E55"/>
    <w:rsid w:val="00A25E44"/>
    <w:rsid w:val="00A75815"/>
    <w:rsid w:val="00AC6C8A"/>
    <w:rsid w:val="00AD7D16"/>
    <w:rsid w:val="00AF051C"/>
    <w:rsid w:val="00B8546D"/>
    <w:rsid w:val="00C0190D"/>
    <w:rsid w:val="00C55B1A"/>
    <w:rsid w:val="00C62033"/>
    <w:rsid w:val="00C928B8"/>
    <w:rsid w:val="00D85308"/>
    <w:rsid w:val="00D91306"/>
    <w:rsid w:val="00DD4611"/>
    <w:rsid w:val="00E24D1D"/>
    <w:rsid w:val="00ED48F9"/>
    <w:rsid w:val="00EE2007"/>
    <w:rsid w:val="00F92A8D"/>
    <w:rsid w:val="00FB4EF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CEA8"/>
  <w15:docId w15:val="{CDB54FBF-F5BF-459A-A587-7879CE77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ED48F9"/>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Titelaa">
    <w:name w:val="Titel aa"/>
    <w:basedOn w:val="KBOBTitel0"/>
    <w:qFormat/>
    <w:rsid w:val="00C55B1A"/>
    <w:pPr>
      <w:pageBreakBefore/>
      <w:tabs>
        <w:tab w:val="left" w:pos="504"/>
        <w:tab w:val="left" w:pos="10080"/>
      </w:tabs>
    </w:pPr>
  </w:style>
  <w:style w:type="character" w:customStyle="1" w:styleId="standardtext">
    <w:name w:val="standardtext"/>
    <w:basedOn w:val="Absatz-Standardschriftart"/>
    <w:rsid w:val="005C1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26F5F-7261-451E-B096-AAE212E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Template>
  <TotalTime>0</TotalTime>
  <Pages>17</Pages>
  <Words>2293</Words>
  <Characters>14450</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Koch Franz ASTRA</cp:lastModifiedBy>
  <cp:revision>76</cp:revision>
  <cp:lastPrinted>2020-02-20T08:21:00Z</cp:lastPrinted>
  <dcterms:created xsi:type="dcterms:W3CDTF">2010-12-02T05:33:00Z</dcterms:created>
  <dcterms:modified xsi:type="dcterms:W3CDTF">2020-03-17T14:10:00Z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